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4A6" w:rsidRPr="00845544" w:rsidRDefault="00D044A6" w:rsidP="00D044A6">
      <w:pPr>
        <w:pStyle w:val="CRCoverPage"/>
        <w:tabs>
          <w:tab w:val="right" w:pos="9639"/>
        </w:tabs>
        <w:spacing w:after="0"/>
        <w:rPr>
          <w:b/>
          <w:i/>
          <w:noProof/>
          <w:sz w:val="28"/>
          <w:lang w:eastAsia="zh-CN"/>
        </w:rPr>
      </w:pPr>
      <w:r>
        <w:rPr>
          <w:b/>
          <w:noProof/>
          <w:sz w:val="24"/>
        </w:rPr>
        <w:t>3GPP TSG-</w:t>
      </w:r>
      <w:r w:rsidRPr="00AC2BF8">
        <w:rPr>
          <w:b/>
          <w:noProof/>
          <w:sz w:val="24"/>
        </w:rPr>
        <w:t xml:space="preserve">RAN WG2 </w:t>
      </w:r>
      <w:r>
        <w:rPr>
          <w:b/>
          <w:noProof/>
          <w:sz w:val="24"/>
        </w:rPr>
        <w:t>Meeting #</w:t>
      </w:r>
      <w:r w:rsidR="004B1B8B">
        <w:rPr>
          <w:b/>
          <w:noProof/>
          <w:sz w:val="24"/>
          <w:lang w:eastAsia="zh-CN"/>
        </w:rPr>
        <w:t>109 electronic</w:t>
      </w:r>
      <w:r>
        <w:rPr>
          <w:b/>
          <w:i/>
          <w:noProof/>
          <w:sz w:val="24"/>
        </w:rPr>
        <w:t xml:space="preserve"> </w:t>
      </w:r>
      <w:r>
        <w:rPr>
          <w:b/>
          <w:i/>
          <w:noProof/>
          <w:sz w:val="28"/>
        </w:rPr>
        <w:tab/>
      </w:r>
      <w:r>
        <w:rPr>
          <w:b/>
          <w:noProof/>
          <w:sz w:val="24"/>
          <w:lang w:eastAsia="zh-CN"/>
        </w:rPr>
        <w:t>R2-</w:t>
      </w:r>
      <w:r w:rsidR="00403D6E">
        <w:rPr>
          <w:b/>
          <w:noProof/>
          <w:sz w:val="24"/>
          <w:lang w:eastAsia="zh-CN"/>
        </w:rPr>
        <w:t>20</w:t>
      </w:r>
      <w:r w:rsidR="005D4148">
        <w:rPr>
          <w:b/>
          <w:noProof/>
          <w:sz w:val="24"/>
          <w:lang w:eastAsia="zh-CN"/>
        </w:rPr>
        <w:t>02047</w:t>
      </w:r>
    </w:p>
    <w:p w:rsidR="00D044A6" w:rsidRDefault="00403D6E" w:rsidP="00D044A6">
      <w:pPr>
        <w:pStyle w:val="CRCoverPage"/>
        <w:tabs>
          <w:tab w:val="right" w:pos="9639"/>
        </w:tabs>
        <w:spacing w:after="0"/>
        <w:rPr>
          <w:b/>
          <w:noProof/>
          <w:sz w:val="24"/>
        </w:rPr>
      </w:pPr>
      <w:r>
        <w:rPr>
          <w:b/>
          <w:noProof/>
          <w:sz w:val="24"/>
        </w:rPr>
        <w:t>24</w:t>
      </w:r>
      <w:r w:rsidR="00D044A6" w:rsidRPr="002B173D">
        <w:rPr>
          <w:b/>
          <w:noProof/>
          <w:sz w:val="24"/>
          <w:vertAlign w:val="superscript"/>
          <w:lang w:eastAsia="zh-CN"/>
        </w:rPr>
        <w:t>th</w:t>
      </w:r>
      <w:r w:rsidR="00D044A6" w:rsidRPr="00490FCB">
        <w:rPr>
          <w:b/>
          <w:noProof/>
          <w:sz w:val="24"/>
        </w:rPr>
        <w:t xml:space="preserve"> </w:t>
      </w:r>
      <w:r>
        <w:rPr>
          <w:b/>
          <w:noProof/>
          <w:sz w:val="24"/>
          <w:lang w:eastAsia="zh-CN"/>
        </w:rPr>
        <w:t>Feb</w:t>
      </w:r>
      <w:r w:rsidR="00D044A6" w:rsidRPr="00490FCB">
        <w:rPr>
          <w:b/>
          <w:noProof/>
          <w:sz w:val="24"/>
        </w:rPr>
        <w:t xml:space="preserve">– </w:t>
      </w:r>
      <w:r>
        <w:rPr>
          <w:b/>
          <w:noProof/>
          <w:sz w:val="24"/>
          <w:lang w:eastAsia="zh-CN"/>
        </w:rPr>
        <w:t>6</w:t>
      </w:r>
      <w:r>
        <w:rPr>
          <w:b/>
          <w:noProof/>
          <w:sz w:val="24"/>
          <w:vertAlign w:val="superscript"/>
          <w:lang w:eastAsia="zh-CN"/>
        </w:rPr>
        <w:t>th</w:t>
      </w:r>
      <w:r>
        <w:rPr>
          <w:b/>
          <w:noProof/>
          <w:sz w:val="24"/>
          <w:lang w:eastAsia="zh-CN"/>
        </w:rPr>
        <w:t xml:space="preserve"> Mar</w:t>
      </w:r>
      <w:r w:rsidR="004B1B8B">
        <w:rPr>
          <w:b/>
          <w:noProof/>
          <w:sz w:val="24"/>
          <w:lang w:eastAsia="zh-CN"/>
        </w:rPr>
        <w:t>,</w:t>
      </w:r>
      <w:r w:rsidR="00D044A6">
        <w:rPr>
          <w:b/>
          <w:noProof/>
          <w:sz w:val="24"/>
          <w:lang w:eastAsia="zh-CN"/>
        </w:rPr>
        <w:t xml:space="preserve"> </w:t>
      </w:r>
      <w:r>
        <w:rPr>
          <w:b/>
          <w:noProof/>
          <w:sz w:val="24"/>
        </w:rPr>
        <w:t>2020</w:t>
      </w:r>
    </w:p>
    <w:p w:rsidR="005E16C3" w:rsidRPr="00DE5886" w:rsidRDefault="005E16C3" w:rsidP="00B07A18">
      <w:pPr>
        <w:pStyle w:val="3GPPHeader"/>
        <w:rPr>
          <w:sz w:val="22"/>
          <w:szCs w:val="22"/>
        </w:rPr>
      </w:pPr>
    </w:p>
    <w:p w:rsidR="00B07A18" w:rsidRPr="004C440F" w:rsidRDefault="00B07A18" w:rsidP="00B07A18">
      <w:pPr>
        <w:pStyle w:val="3GPPHeader"/>
        <w:rPr>
          <w:sz w:val="22"/>
          <w:szCs w:val="22"/>
          <w:lang w:val="en-US"/>
        </w:rPr>
      </w:pPr>
      <w:r w:rsidRPr="004C440F">
        <w:rPr>
          <w:sz w:val="22"/>
          <w:szCs w:val="22"/>
          <w:lang w:val="en-US"/>
        </w:rPr>
        <w:t>Agenda Item:</w:t>
      </w:r>
      <w:r w:rsidRPr="004C440F">
        <w:rPr>
          <w:sz w:val="22"/>
          <w:szCs w:val="22"/>
          <w:lang w:val="en-US"/>
        </w:rPr>
        <w:tab/>
      </w:r>
      <w:r w:rsidR="005D4148">
        <w:rPr>
          <w:sz w:val="22"/>
          <w:szCs w:val="22"/>
        </w:rPr>
        <w:t>2.4</w:t>
      </w:r>
      <w:r w:rsidR="005D5E74" w:rsidRPr="005D5E74">
        <w:rPr>
          <w:sz w:val="22"/>
          <w:szCs w:val="22"/>
          <w:lang w:val="en-US"/>
        </w:rPr>
        <w:tab/>
      </w:r>
    </w:p>
    <w:p w:rsidR="00B07A18" w:rsidRPr="004C440F" w:rsidRDefault="00B07A18" w:rsidP="00B07A18">
      <w:pPr>
        <w:pStyle w:val="3GPPHeader"/>
        <w:rPr>
          <w:sz w:val="22"/>
          <w:szCs w:val="22"/>
        </w:rPr>
      </w:pPr>
      <w:r w:rsidRPr="004C440F">
        <w:rPr>
          <w:sz w:val="22"/>
          <w:szCs w:val="22"/>
        </w:rPr>
        <w:t>Source:</w:t>
      </w:r>
      <w:r w:rsidRPr="004C440F">
        <w:rPr>
          <w:sz w:val="22"/>
          <w:szCs w:val="22"/>
        </w:rPr>
        <w:tab/>
      </w:r>
      <w:r w:rsidR="00895414">
        <w:rPr>
          <w:sz w:val="22"/>
          <w:szCs w:val="22"/>
        </w:rPr>
        <w:t>RAN2 Chairman</w:t>
      </w:r>
      <w:r w:rsidR="00860128">
        <w:rPr>
          <w:sz w:val="22"/>
          <w:szCs w:val="22"/>
        </w:rPr>
        <w:t xml:space="preserve"> (Mediatek)</w:t>
      </w:r>
      <w:r w:rsidR="004B1B8B">
        <w:rPr>
          <w:sz w:val="22"/>
          <w:szCs w:val="22"/>
        </w:rPr>
        <w:t>, RAN2 Secretary</w:t>
      </w:r>
      <w:r w:rsidR="00860128">
        <w:rPr>
          <w:sz w:val="22"/>
          <w:szCs w:val="22"/>
        </w:rPr>
        <w:t xml:space="preserve"> (MCC)</w:t>
      </w:r>
    </w:p>
    <w:p w:rsidR="00B07A18" w:rsidRPr="004C440F" w:rsidRDefault="00B07A18" w:rsidP="00B07A18">
      <w:pPr>
        <w:pStyle w:val="3GPPHeader"/>
        <w:rPr>
          <w:sz w:val="22"/>
          <w:szCs w:val="22"/>
        </w:rPr>
      </w:pPr>
      <w:r w:rsidRPr="004C440F">
        <w:rPr>
          <w:sz w:val="22"/>
          <w:szCs w:val="22"/>
        </w:rPr>
        <w:t>Title:</w:t>
      </w:r>
      <w:r w:rsidRPr="004C440F">
        <w:rPr>
          <w:sz w:val="22"/>
          <w:szCs w:val="22"/>
        </w:rPr>
        <w:tab/>
      </w:r>
      <w:r w:rsidR="00895414">
        <w:rPr>
          <w:sz w:val="22"/>
          <w:szCs w:val="22"/>
        </w:rPr>
        <w:t xml:space="preserve">Real Settings </w:t>
      </w:r>
      <w:r w:rsidR="00403D6E">
        <w:rPr>
          <w:sz w:val="22"/>
          <w:szCs w:val="22"/>
        </w:rPr>
        <w:t xml:space="preserve">Test of </w:t>
      </w:r>
      <w:r w:rsidR="00895414">
        <w:rPr>
          <w:sz w:val="22"/>
          <w:szCs w:val="22"/>
        </w:rPr>
        <w:t>GoToWebinar</w:t>
      </w:r>
    </w:p>
    <w:p w:rsidR="004D40B6" w:rsidRPr="00403D6E" w:rsidRDefault="00B07A18" w:rsidP="00403D6E">
      <w:pPr>
        <w:pStyle w:val="3GPPHeader"/>
        <w:rPr>
          <w:sz w:val="22"/>
          <w:szCs w:val="22"/>
        </w:rPr>
      </w:pPr>
      <w:r w:rsidRPr="004C440F">
        <w:rPr>
          <w:sz w:val="22"/>
          <w:szCs w:val="22"/>
        </w:rPr>
        <w:t>Doc</w:t>
      </w:r>
      <w:bookmarkStart w:id="0" w:name="_Ref178064866"/>
      <w:r w:rsidR="004B1B8B">
        <w:rPr>
          <w:sz w:val="22"/>
          <w:szCs w:val="22"/>
        </w:rPr>
        <w:t>ument for:</w:t>
      </w:r>
      <w:r w:rsidR="004B1B8B">
        <w:rPr>
          <w:sz w:val="22"/>
          <w:szCs w:val="22"/>
        </w:rPr>
        <w:tab/>
        <w:t>Information</w:t>
      </w:r>
    </w:p>
    <w:bookmarkEnd w:id="0"/>
    <w:p w:rsidR="00EF14A1" w:rsidRDefault="00895414" w:rsidP="00DE396B">
      <w:pPr>
        <w:pStyle w:val="Heading1"/>
      </w:pPr>
      <w:r>
        <w:t>Introduction</w:t>
      </w:r>
    </w:p>
    <w:p w:rsidR="00EF05CA" w:rsidRDefault="00895414" w:rsidP="00D652E7">
      <w:r>
        <w:t xml:space="preserve">In preparation for 3GPP RAN e-Meetings in </w:t>
      </w:r>
      <w:r w:rsidR="000003EA">
        <w:t>Q1</w:t>
      </w:r>
      <w:r>
        <w:t xml:space="preserve"> 2020, </w:t>
      </w:r>
      <w:r w:rsidR="00D652E7">
        <w:t>RAN2 leaders and p</w:t>
      </w:r>
      <w:r w:rsidR="000003EA">
        <w:t>eople performed real RAN</w:t>
      </w:r>
      <w:r w:rsidR="00D652E7">
        <w:t>2 settings testing of Web Conferencing (Audio and Video)</w:t>
      </w:r>
      <w:r w:rsidR="004B1B8B">
        <w:t xml:space="preserve"> by GoToWebinar</w:t>
      </w:r>
      <w:r w:rsidR="00D652E7">
        <w:t>. Three test sessions were held</w:t>
      </w:r>
      <w:r w:rsidR="00691808">
        <w:t xml:space="preserve"> two weeks before R2 109e</w:t>
      </w:r>
      <w:bookmarkStart w:id="1" w:name="_GoBack"/>
      <w:bookmarkEnd w:id="1"/>
      <w:r w:rsidR="00D652E7">
        <w:t xml:space="preserve">, mimicking the process of a real 3GPP meeting, for different time zones with 37, 31, 123 participants. RAN2 had not used the tool prior to this, so for most people this was the first acquaintance with the tool. </w:t>
      </w:r>
    </w:p>
    <w:p w:rsidR="00D652E7" w:rsidRDefault="00D652E7" w:rsidP="00D652E7">
      <w:r>
        <w:t xml:space="preserve">The testing </w:t>
      </w:r>
      <w:r w:rsidR="000003EA">
        <w:t xml:space="preserve">was informal, not stringent, </w:t>
      </w:r>
      <w:r>
        <w:t>focu</w:t>
      </w:r>
      <w:r w:rsidR="000003EA">
        <w:t xml:space="preserve">sed on user perception, rather than exact measurements. One purpose of the test runs was to allow people to try the tool to establish company views on the feasibility of using such tool, e.g. for RAN2. </w:t>
      </w:r>
    </w:p>
    <w:p w:rsidR="000003EA" w:rsidRDefault="000003EA" w:rsidP="000003EA">
      <w:pPr>
        <w:pStyle w:val="Heading1"/>
      </w:pPr>
      <w:r>
        <w:t>Test Sessions</w:t>
      </w:r>
    </w:p>
    <w:p w:rsidR="000003EA" w:rsidRDefault="003D6283" w:rsidP="00D652E7">
      <w:r>
        <w:t>T</w:t>
      </w:r>
      <w:r w:rsidR="000003EA">
        <w:t xml:space="preserve">est sessions were </w:t>
      </w:r>
      <w:r>
        <w:t>announced on the R2 reflector, scheduled</w:t>
      </w:r>
      <w:r w:rsidR="000003EA">
        <w:t xml:space="preserve"> with short not</w:t>
      </w:r>
      <w:r>
        <w:t xml:space="preserve">ice due </w:t>
      </w:r>
      <w:r w:rsidR="00E06F67">
        <w:t>to late acquisition of license. Subjective data was collected by the authors making observations, users answering to questions in the call, and by answers to an email poll after the 3</w:t>
      </w:r>
      <w:r w:rsidR="00E06F67" w:rsidRPr="00E06F67">
        <w:rPr>
          <w:vertAlign w:val="superscript"/>
        </w:rPr>
        <w:t>rd</w:t>
      </w:r>
      <w:r w:rsidR="00E06F67">
        <w:t xml:space="preserve"> sessions.</w:t>
      </w:r>
    </w:p>
    <w:p w:rsidR="000003EA" w:rsidRDefault="000003EA" w:rsidP="00D652E7">
      <w:r>
        <w:t>1</w:t>
      </w:r>
      <w:r w:rsidRPr="000003EA">
        <w:rPr>
          <w:vertAlign w:val="superscript"/>
        </w:rPr>
        <w:t>st</w:t>
      </w:r>
      <w:r>
        <w:t xml:space="preserve"> session: Wed F</w:t>
      </w:r>
      <w:r w:rsidR="003D6283">
        <w:t>eb 5, 1300 CET, 37 participants</w:t>
      </w:r>
    </w:p>
    <w:p w:rsidR="003D6283" w:rsidRPr="00CE0424" w:rsidRDefault="003D6283" w:rsidP="003D6283">
      <w:r>
        <w:t>2</w:t>
      </w:r>
      <w:r w:rsidR="00E06F67">
        <w:rPr>
          <w:vertAlign w:val="superscript"/>
        </w:rPr>
        <w:t>nd</w:t>
      </w:r>
      <w:r>
        <w:t xml:space="preserve"> session: Wed Feb 5, 1800 CET, 31 participants</w:t>
      </w:r>
    </w:p>
    <w:p w:rsidR="003D6283" w:rsidRDefault="003D6283" w:rsidP="00D652E7">
      <w:r>
        <w:t>3</w:t>
      </w:r>
      <w:r w:rsidR="00E06F67">
        <w:rPr>
          <w:vertAlign w:val="superscript"/>
        </w:rPr>
        <w:t>rd</w:t>
      </w:r>
      <w:r>
        <w:t xml:space="preserve"> session: Wed Feb 6, 0800 CET, 123 participants</w:t>
      </w:r>
    </w:p>
    <w:p w:rsidR="00E06F67" w:rsidRDefault="00E06F67" w:rsidP="00D652E7">
      <w:r>
        <w:t xml:space="preserve">Many users were testing from home. Some users were testing form the office. E.g. almost no Chinese users were allowed to go to office for virus spreading reasons. </w:t>
      </w:r>
    </w:p>
    <w:p w:rsidR="00D627D1" w:rsidRDefault="00CD1434" w:rsidP="00D627D1">
      <w:pPr>
        <w:pStyle w:val="Heading1"/>
      </w:pPr>
      <w:r>
        <w:t>O</w:t>
      </w:r>
      <w:r w:rsidR="00CD7433">
        <w:t>bservations</w:t>
      </w:r>
    </w:p>
    <w:p w:rsidR="004B1B8B" w:rsidRDefault="004B1B8B" w:rsidP="004B1B8B">
      <w:pPr>
        <w:pStyle w:val="Heading2"/>
      </w:pPr>
      <w:r>
        <w:t>Setup and connection</w:t>
      </w:r>
    </w:p>
    <w:p w:rsidR="008967A6" w:rsidRPr="008967A6" w:rsidRDefault="008967A6" w:rsidP="008967A6">
      <w:pPr>
        <w:rPr>
          <w:lang w:val="en-US"/>
        </w:rPr>
      </w:pPr>
      <w:r w:rsidRPr="008967A6">
        <w:rPr>
          <w:lang w:val="en-US"/>
        </w:rPr>
        <w:t xml:space="preserve">One user observed that it worked with IE but not firefox. </w:t>
      </w:r>
      <w:r w:rsidR="00E06F67">
        <w:rPr>
          <w:lang w:val="en-US"/>
        </w:rPr>
        <w:t xml:space="preserve">Another user reported that it indeed worked with firefox. </w:t>
      </w:r>
    </w:p>
    <w:p w:rsidR="008967A6" w:rsidRPr="008967A6" w:rsidRDefault="008967A6" w:rsidP="008967A6">
      <w:pPr>
        <w:rPr>
          <w:lang w:val="en-US"/>
        </w:rPr>
      </w:pPr>
      <w:r w:rsidRPr="008967A6">
        <w:rPr>
          <w:lang w:val="en-US"/>
        </w:rPr>
        <w:t>Some users that couldn’t connect by the web-client but could make it work by downloading and installing the SW</w:t>
      </w:r>
      <w:r>
        <w:rPr>
          <w:lang w:val="en-US"/>
        </w:rPr>
        <w:t xml:space="preserve"> client</w:t>
      </w:r>
      <w:r w:rsidRPr="008967A6">
        <w:rPr>
          <w:lang w:val="en-US"/>
        </w:rPr>
        <w:t xml:space="preserve">. </w:t>
      </w:r>
    </w:p>
    <w:p w:rsidR="008967A6" w:rsidRDefault="008967A6" w:rsidP="008967A6">
      <w:pPr>
        <w:rPr>
          <w:lang w:val="en-US"/>
        </w:rPr>
      </w:pPr>
      <w:r w:rsidRPr="008967A6">
        <w:rPr>
          <w:lang w:val="en-US"/>
        </w:rPr>
        <w:t>Several users couldn’t conn</w:t>
      </w:r>
      <w:r>
        <w:rPr>
          <w:lang w:val="en-US"/>
        </w:rPr>
        <w:t xml:space="preserve">ect and couldn't make it work for unknown reasons. </w:t>
      </w:r>
    </w:p>
    <w:p w:rsidR="008967A6" w:rsidRPr="008967A6" w:rsidRDefault="008967A6" w:rsidP="008967A6">
      <w:pPr>
        <w:rPr>
          <w:lang w:val="en-US"/>
        </w:rPr>
      </w:pPr>
      <w:r w:rsidRPr="008967A6">
        <w:rPr>
          <w:lang w:val="en-US"/>
        </w:rPr>
        <w:t>Several users indicated tha</w:t>
      </w:r>
      <w:r w:rsidR="00E06F67">
        <w:rPr>
          <w:lang w:val="en-US"/>
        </w:rPr>
        <w:t>t it didn’t work by company VPN, but it worked when VPN connection was disabled.</w:t>
      </w:r>
      <w:r w:rsidRPr="008967A6">
        <w:rPr>
          <w:lang w:val="en-US"/>
        </w:rPr>
        <w:t xml:space="preserve"> </w:t>
      </w:r>
    </w:p>
    <w:p w:rsidR="008967A6" w:rsidRDefault="008967A6" w:rsidP="008967A6">
      <w:pPr>
        <w:rPr>
          <w:lang w:val="en-US"/>
        </w:rPr>
      </w:pPr>
      <w:r w:rsidRPr="008967A6">
        <w:rPr>
          <w:lang w:val="en-US"/>
        </w:rPr>
        <w:t>It s</w:t>
      </w:r>
      <w:r>
        <w:rPr>
          <w:lang w:val="en-US"/>
        </w:rPr>
        <w:t>eems it doesn’t work from some company</w:t>
      </w:r>
      <w:r w:rsidRPr="008967A6">
        <w:rPr>
          <w:lang w:val="en-US"/>
        </w:rPr>
        <w:t xml:space="preserve"> offices</w:t>
      </w:r>
      <w:r w:rsidR="00CD7433">
        <w:rPr>
          <w:lang w:val="en-US"/>
        </w:rPr>
        <w:t xml:space="preserve">, due to company firewall and company security regulation. </w:t>
      </w:r>
    </w:p>
    <w:p w:rsidR="00CD7433" w:rsidRPr="008967A6" w:rsidRDefault="00CD1434" w:rsidP="008967A6">
      <w:pPr>
        <w:rPr>
          <w:lang w:val="en-US"/>
        </w:rPr>
      </w:pPr>
      <w:r>
        <w:rPr>
          <w:lang w:val="en-US"/>
        </w:rPr>
        <w:t xml:space="preserve">Connection was stable for almost all users. </w:t>
      </w:r>
      <w:r w:rsidR="00CD7433">
        <w:rPr>
          <w:lang w:val="en-US"/>
        </w:rPr>
        <w:t>There were reports of some users being spontaneously disconnected from the meeting (china)</w:t>
      </w:r>
    </w:p>
    <w:p w:rsidR="00D652E7" w:rsidRDefault="004B1B8B" w:rsidP="004B1B8B">
      <w:pPr>
        <w:pStyle w:val="Heading2"/>
      </w:pPr>
      <w:r>
        <w:lastRenderedPageBreak/>
        <w:t>Audio</w:t>
      </w:r>
      <w:r w:rsidR="009A7065">
        <w:t xml:space="preserve"> by VoIP</w:t>
      </w:r>
    </w:p>
    <w:p w:rsidR="008967A6" w:rsidRDefault="008967A6" w:rsidP="008967A6">
      <w:r>
        <w:t>Audio Quality seems good</w:t>
      </w:r>
      <w:r w:rsidR="00CD7433">
        <w:t>, excellent</w:t>
      </w:r>
      <w:r>
        <w:t xml:space="preserve"> or ok, to all or almost all users. It seems the quality was good for participating users in North America, Europe, Taiwan and Korea – no </w:t>
      </w:r>
      <w:r w:rsidR="00CD7433">
        <w:t xml:space="preserve">additional </w:t>
      </w:r>
      <w:r>
        <w:t xml:space="preserve">degradation </w:t>
      </w:r>
      <w:r w:rsidR="00CD7433">
        <w:t xml:space="preserve">observed </w:t>
      </w:r>
      <w:r>
        <w:t>for those users with 123 vs 31 participants.</w:t>
      </w:r>
    </w:p>
    <w:p w:rsidR="008967A6" w:rsidRPr="008967A6" w:rsidRDefault="008920FB" w:rsidP="008967A6">
      <w:r>
        <w:t xml:space="preserve">One </w:t>
      </w:r>
      <w:r w:rsidR="00CD7433">
        <w:t xml:space="preserve">report of </w:t>
      </w:r>
      <w:r w:rsidR="007429CB">
        <w:t xml:space="preserve">problematic </w:t>
      </w:r>
      <w:r w:rsidR="00CD7433">
        <w:t>long latency for Audio (China)</w:t>
      </w:r>
      <w:r w:rsidR="005907B2">
        <w:t xml:space="preserve">, and Some report that audio quality was decreasing when more users joined, for users in China, but still intelligible. </w:t>
      </w:r>
    </w:p>
    <w:p w:rsidR="009A7065" w:rsidRDefault="009A7065" w:rsidP="009A7065">
      <w:pPr>
        <w:pStyle w:val="Heading2"/>
      </w:pPr>
      <w:r>
        <w:t>Audio by Phone Call-in</w:t>
      </w:r>
    </w:p>
    <w:p w:rsidR="00CD7433" w:rsidRDefault="00CD7433" w:rsidP="00CD7433">
      <w:r>
        <w:t>This was not properly tested, only one caller in test 2 and one in test 3.</w:t>
      </w:r>
      <w:r w:rsidR="00CD1434" w:rsidRPr="00CD1434">
        <w:t xml:space="preserve"> </w:t>
      </w:r>
      <w:r w:rsidR="00CD1434">
        <w:t>It s</w:t>
      </w:r>
      <w:r w:rsidR="00CD1434" w:rsidRPr="00CD1434">
        <w:t>eems that PIN might need to be provided manually to such caller</w:t>
      </w:r>
      <w:r w:rsidR="00CD1434">
        <w:t xml:space="preserve">. </w:t>
      </w:r>
      <w:r w:rsidR="007429CB">
        <w:t>Might n</w:t>
      </w:r>
      <w:r w:rsidR="00CD1434">
        <w:t xml:space="preserve">eed more testing. </w:t>
      </w:r>
    </w:p>
    <w:p w:rsidR="007429CB" w:rsidRPr="00CD7433" w:rsidRDefault="007429CB" w:rsidP="00CD7433">
      <w:r>
        <w:t xml:space="preserve">Not many call in numbers, and difficult to understand which area code to use. </w:t>
      </w:r>
    </w:p>
    <w:p w:rsidR="009A7065" w:rsidRDefault="004B1B8B" w:rsidP="009A7065">
      <w:pPr>
        <w:pStyle w:val="Heading2"/>
      </w:pPr>
      <w:r>
        <w:t>Screen Sharing</w:t>
      </w:r>
    </w:p>
    <w:p w:rsidR="005907B2" w:rsidRDefault="00CD7433" w:rsidP="00CD7433">
      <w:pPr>
        <w:rPr>
          <w:lang w:val="en-US"/>
        </w:rPr>
      </w:pPr>
      <w:r>
        <w:rPr>
          <w:lang w:val="en-US"/>
        </w:rPr>
        <w:t xml:space="preserve">Screen update latency </w:t>
      </w:r>
      <w:r w:rsidR="005907B2">
        <w:rPr>
          <w:lang w:val="en-US"/>
        </w:rPr>
        <w:t>was</w:t>
      </w:r>
      <w:r>
        <w:rPr>
          <w:lang w:val="en-US"/>
        </w:rPr>
        <w:t xml:space="preserve"> o</w:t>
      </w:r>
      <w:r w:rsidR="005907B2">
        <w:rPr>
          <w:lang w:val="en-US"/>
        </w:rPr>
        <w:t>k for</w:t>
      </w:r>
      <w:r w:rsidRPr="00CD7433">
        <w:rPr>
          <w:lang w:val="en-US"/>
        </w:rPr>
        <w:t xml:space="preserve"> </w:t>
      </w:r>
      <w:r>
        <w:rPr>
          <w:lang w:val="en-US"/>
        </w:rPr>
        <w:t>users i</w:t>
      </w:r>
      <w:r w:rsidR="005907B2">
        <w:rPr>
          <w:lang w:val="en-US"/>
        </w:rPr>
        <w:t xml:space="preserve">n Europe, North America, Korea, Taiwan, and seemed to be independent of number of users connected.  </w:t>
      </w:r>
    </w:p>
    <w:p w:rsidR="00CD7433" w:rsidRPr="00CD7433" w:rsidRDefault="00CD7433" w:rsidP="00CD7433">
      <w:pPr>
        <w:rPr>
          <w:lang w:val="en-US"/>
        </w:rPr>
      </w:pPr>
      <w:r w:rsidRPr="00CD7433">
        <w:rPr>
          <w:lang w:val="en-US"/>
        </w:rPr>
        <w:t xml:space="preserve">but can be </w:t>
      </w:r>
      <w:r w:rsidR="005907B2">
        <w:rPr>
          <w:lang w:val="en-US"/>
        </w:rPr>
        <w:t>l</w:t>
      </w:r>
      <w:r w:rsidRPr="00CD7433">
        <w:rPr>
          <w:lang w:val="en-US"/>
        </w:rPr>
        <w:t xml:space="preserve">ong ~30-45s response time to scrolling observed for users in China and </w:t>
      </w:r>
      <w:r w:rsidR="005907B2">
        <w:rPr>
          <w:lang w:val="en-US"/>
        </w:rPr>
        <w:t xml:space="preserve">one user in </w:t>
      </w:r>
      <w:r w:rsidRPr="00CD7433">
        <w:rPr>
          <w:lang w:val="en-US"/>
        </w:rPr>
        <w:t>Japan</w:t>
      </w:r>
      <w:r w:rsidR="005907B2">
        <w:rPr>
          <w:lang w:val="en-US"/>
        </w:rPr>
        <w:t xml:space="preserve"> during the first test (low traffic in China). Two users in China (of 10) during low traffic reported no/low latency, immediate updates. For the 3</w:t>
      </w:r>
      <w:r w:rsidR="005907B2" w:rsidRPr="005907B2">
        <w:rPr>
          <w:vertAlign w:val="superscript"/>
          <w:lang w:val="en-US"/>
        </w:rPr>
        <w:t>rd</w:t>
      </w:r>
      <w:r w:rsidR="005907B2">
        <w:rPr>
          <w:lang w:val="en-US"/>
        </w:rPr>
        <w:t xml:space="preserve"> test (at peak hours in China) </w:t>
      </w:r>
      <w:r w:rsidRPr="00CD7433">
        <w:rPr>
          <w:lang w:val="en-US"/>
        </w:rPr>
        <w:t xml:space="preserve">worst case </w:t>
      </w:r>
      <w:r w:rsidR="005907B2">
        <w:rPr>
          <w:lang w:val="en-US"/>
        </w:rPr>
        <w:t xml:space="preserve">reported </w:t>
      </w:r>
      <w:r w:rsidRPr="00CD7433">
        <w:rPr>
          <w:lang w:val="en-US"/>
        </w:rPr>
        <w:t xml:space="preserve">latency for screen update </w:t>
      </w:r>
      <w:r w:rsidR="005907B2">
        <w:rPr>
          <w:lang w:val="en-US"/>
        </w:rPr>
        <w:t>was 10</w:t>
      </w:r>
      <w:r w:rsidRPr="00CD7433">
        <w:rPr>
          <w:lang w:val="en-US"/>
        </w:rPr>
        <w:t xml:space="preserve"> minutes, common case f</w:t>
      </w:r>
      <w:r w:rsidR="005907B2">
        <w:rPr>
          <w:lang w:val="en-US"/>
        </w:rPr>
        <w:t>or china users in peak hour seems to be 20-120</w:t>
      </w:r>
      <w:r w:rsidRPr="00CD7433">
        <w:rPr>
          <w:lang w:val="en-US"/>
        </w:rPr>
        <w:t>s delay, fas</w:t>
      </w:r>
      <w:r w:rsidR="005907B2">
        <w:rPr>
          <w:lang w:val="en-US"/>
        </w:rPr>
        <w:t>test update rate for China</w:t>
      </w:r>
      <w:r w:rsidRPr="00CD7433">
        <w:rPr>
          <w:lang w:val="en-US"/>
        </w:rPr>
        <w:t xml:space="preserve"> at peak hour was 15s. There was also some report of no screen sharing at all</w:t>
      </w:r>
      <w:r w:rsidR="005907B2">
        <w:rPr>
          <w:lang w:val="en-US"/>
        </w:rPr>
        <w:t xml:space="preserve"> (China)</w:t>
      </w:r>
      <w:r w:rsidRPr="00CD7433">
        <w:rPr>
          <w:lang w:val="en-US"/>
        </w:rPr>
        <w:t>.</w:t>
      </w:r>
    </w:p>
    <w:p w:rsidR="005907B2" w:rsidRDefault="008967A6" w:rsidP="005907B2">
      <w:pPr>
        <w:pStyle w:val="Heading2"/>
      </w:pPr>
      <w:r>
        <w:t>Observability</w:t>
      </w:r>
    </w:p>
    <w:p w:rsidR="005907B2" w:rsidRDefault="005907B2" w:rsidP="005907B2">
      <w:r>
        <w:t xml:space="preserve">It seems attendees cannot see who is speaking, when </w:t>
      </w:r>
      <w:r w:rsidR="00E06F67">
        <w:t xml:space="preserve">the </w:t>
      </w:r>
      <w:r>
        <w:t xml:space="preserve">number of users is high. </w:t>
      </w:r>
      <w:r w:rsidR="00E06F67">
        <w:t xml:space="preserve">This was the case for the test of 123 users, but for the other tests 31 and 37 users, attendees could see the name who was speaking (at least some attendee could see this, didn’t check if users with bad connections could see). </w:t>
      </w:r>
      <w:r>
        <w:t>It seems attendees cannot see who is speaking if “attendees can see attendee list”</w:t>
      </w:r>
      <w:r w:rsidR="00CD1434">
        <w:t xml:space="preserve"> is not enabled</w:t>
      </w:r>
      <w:r>
        <w:t xml:space="preserve">. </w:t>
      </w:r>
      <w:r w:rsidR="00CD1434">
        <w:t xml:space="preserve">Staff can always see who is speaking. </w:t>
      </w:r>
    </w:p>
    <w:p w:rsidR="00CD1434" w:rsidRDefault="00CD1434" w:rsidP="005907B2">
      <w:r>
        <w:t xml:space="preserve">Attendees cannot see who raises his/her hand. Staff can see this. </w:t>
      </w:r>
    </w:p>
    <w:p w:rsidR="00136F1F" w:rsidRPr="005907B2" w:rsidRDefault="00136F1F" w:rsidP="005907B2">
      <w:r>
        <w:t xml:space="preserve">NOTE staff = organiser, co-organiser, panelist, presenter. </w:t>
      </w:r>
    </w:p>
    <w:p w:rsidR="008967A6" w:rsidRDefault="008967A6" w:rsidP="008967A6">
      <w:pPr>
        <w:pStyle w:val="Heading2"/>
      </w:pPr>
      <w:r>
        <w:t>Raise Hands</w:t>
      </w:r>
    </w:p>
    <w:p w:rsidR="00136F1F" w:rsidRDefault="00136F1F" w:rsidP="00CD1434">
      <w:r>
        <w:t>Attendees can raise hands, but staff cannot.</w:t>
      </w:r>
    </w:p>
    <w:p w:rsidR="00CD1434" w:rsidRDefault="00CD1434" w:rsidP="00CD1434">
      <w:r>
        <w:t xml:space="preserve">Raise hands and raise hands controls seems to work. Staff can chose to lower hands, and lower all hands, and in the staff view the attendee list can be sorted according to raised hands. </w:t>
      </w:r>
    </w:p>
    <w:p w:rsidR="00CD1434" w:rsidRDefault="00CD1434" w:rsidP="00CD1434">
      <w:r>
        <w:t xml:space="preserve">In the staff view there is a time indication, showing how long a person has had the hand raised. This time indication is consistently wrong. </w:t>
      </w:r>
    </w:p>
    <w:p w:rsidR="00CD1434" w:rsidRPr="00CD1434" w:rsidRDefault="00CD1434" w:rsidP="00CD1434">
      <w:r>
        <w:t xml:space="preserve">Sometimes hands are raised intermittently and without the attendee wanting to raise hand. </w:t>
      </w:r>
    </w:p>
    <w:p w:rsidR="008967A6" w:rsidRDefault="008967A6" w:rsidP="008967A6">
      <w:pPr>
        <w:pStyle w:val="Heading2"/>
      </w:pPr>
      <w:r>
        <w:t>Mute / unmute control</w:t>
      </w:r>
    </w:p>
    <w:p w:rsidR="00CD1434" w:rsidRDefault="00CD1434" w:rsidP="00CD1434">
      <w:r>
        <w:t>Staff can control a) individual mute/unmute, b) mute all c) unmute all. In addition Attendee can self-mute</w:t>
      </w:r>
    </w:p>
    <w:p w:rsidR="004654D0" w:rsidRDefault="00576338" w:rsidP="00CD1434">
      <w:r>
        <w:t xml:space="preserve">After “unmute all”, in the staff view, the mute </w:t>
      </w:r>
      <w:r w:rsidR="004654D0">
        <w:t>status is wrong</w:t>
      </w:r>
      <w:r>
        <w:t>.</w:t>
      </w:r>
      <w:r w:rsidR="004654D0">
        <w:t xml:space="preserve"> For </w:t>
      </w:r>
      <w:r>
        <w:t>most users the</w:t>
      </w:r>
      <w:r w:rsidR="004654D0">
        <w:t xml:space="preserve"> </w:t>
      </w:r>
      <w:r>
        <w:t xml:space="preserve">mute </w:t>
      </w:r>
      <w:r w:rsidR="004654D0">
        <w:t>status still says “muted by organizer” while the user can in fact unmute himself</w:t>
      </w:r>
      <w:r>
        <w:t>/herself</w:t>
      </w:r>
      <w:r w:rsidR="004654D0">
        <w:t xml:space="preserve">. </w:t>
      </w:r>
    </w:p>
    <w:p w:rsidR="0082102F" w:rsidRPr="00CD1434" w:rsidRDefault="0082102F" w:rsidP="00CD1434">
      <w:r>
        <w:t xml:space="preserve">Comment: </w:t>
      </w:r>
      <w:r w:rsidR="00576338">
        <w:t xml:space="preserve">In test no 3 (large group), the </w:t>
      </w:r>
      <w:r>
        <w:t xml:space="preserve">R2 chair found that manual handling of raised hands and mute/unmute control takes significant attention, </w:t>
      </w:r>
      <w:r w:rsidR="00576338">
        <w:t xml:space="preserve">is tedious, </w:t>
      </w:r>
      <w:r>
        <w:t>and it is difficult</w:t>
      </w:r>
      <w:r w:rsidR="00576338">
        <w:t>/impossible</w:t>
      </w:r>
      <w:r>
        <w:t xml:space="preserve"> to write comments at the same time. </w:t>
      </w:r>
      <w:r w:rsidR="00576338">
        <w:t xml:space="preserve">The magnitude of this effort seems to vary by the group size. </w:t>
      </w:r>
    </w:p>
    <w:p w:rsidR="008967A6" w:rsidRDefault="008967A6" w:rsidP="008967A6">
      <w:pPr>
        <w:pStyle w:val="Heading2"/>
      </w:pPr>
      <w:r>
        <w:lastRenderedPageBreak/>
        <w:t>Questions Answers</w:t>
      </w:r>
    </w:p>
    <w:p w:rsidR="00136F1F" w:rsidRPr="00136F1F" w:rsidRDefault="00136F1F" w:rsidP="00136F1F">
      <w:r>
        <w:t xml:space="preserve">The questions / answer feature seems to be designed to send questions to a group of panelists who answers. It seems not useful for communication with the chairman in a 3GPP meeting. Potentially it could be used for communication with the secretary or other staff member if present. </w:t>
      </w:r>
    </w:p>
    <w:p w:rsidR="00136F1F" w:rsidRDefault="00136F1F" w:rsidP="00136F1F">
      <w:pPr>
        <w:pStyle w:val="Heading2"/>
      </w:pPr>
      <w:r>
        <w:t>Poll feature</w:t>
      </w:r>
    </w:p>
    <w:p w:rsidR="00136F1F" w:rsidRPr="00136F1F" w:rsidRDefault="00136F1F" w:rsidP="00136F1F">
      <w:r w:rsidRPr="00CD1434">
        <w:t>The poll feature seems not useful</w:t>
      </w:r>
      <w:r>
        <w:t xml:space="preserve"> for 3GPP purpose</w:t>
      </w:r>
      <w:r w:rsidRPr="00CD1434">
        <w:t>, it summarizes the results and do not show who voted for what</w:t>
      </w:r>
    </w:p>
    <w:p w:rsidR="00136F1F" w:rsidRDefault="00136F1F" w:rsidP="00136F1F">
      <w:pPr>
        <w:pStyle w:val="Heading2"/>
      </w:pPr>
      <w:r>
        <w:t>Presenter</w:t>
      </w:r>
    </w:p>
    <w:p w:rsidR="00136F1F" w:rsidRPr="00136F1F" w:rsidRDefault="00136F1F" w:rsidP="00136F1F">
      <w:r>
        <w:t>I</w:t>
      </w:r>
      <w:r w:rsidRPr="00136F1F">
        <w:t>t seems whoever is made presenter is part of staff for the remainder of the meeting, after prese</w:t>
      </w:r>
      <w:r>
        <w:t xml:space="preserve">nting he/she becomes a panelist, and can thus long longer raise his/her hand. </w:t>
      </w:r>
    </w:p>
    <w:p w:rsidR="008967A6" w:rsidRDefault="008967A6" w:rsidP="008967A6">
      <w:pPr>
        <w:pStyle w:val="Heading2"/>
      </w:pPr>
      <w:r>
        <w:t>Chat</w:t>
      </w:r>
    </w:p>
    <w:p w:rsidR="00136F1F" w:rsidRPr="00136F1F" w:rsidRDefault="00136F1F" w:rsidP="00136F1F">
      <w:r>
        <w:t xml:space="preserve">Chat seems to </w:t>
      </w:r>
      <w:r w:rsidR="00691808">
        <w:t xml:space="preserve">work between staff members only, or from staff members to all. </w:t>
      </w:r>
      <w:r>
        <w:t xml:space="preserve"> </w:t>
      </w:r>
    </w:p>
    <w:p w:rsidR="008967A6" w:rsidRDefault="008967A6" w:rsidP="008967A6">
      <w:pPr>
        <w:pStyle w:val="Heading1"/>
      </w:pPr>
      <w:r>
        <w:t>Conclusions</w:t>
      </w:r>
      <w:r w:rsidR="00136F1F">
        <w:t xml:space="preserve"> applicable to RAN2 109 e</w:t>
      </w:r>
      <w:r w:rsidR="004654D0">
        <w:t>lectronic</w:t>
      </w:r>
    </w:p>
    <w:p w:rsidR="007429CB" w:rsidRDefault="007429CB" w:rsidP="007429CB">
      <w:pPr>
        <w:pStyle w:val="ListParagraph"/>
        <w:numPr>
          <w:ilvl w:val="0"/>
          <w:numId w:val="45"/>
        </w:numPr>
      </w:pPr>
      <w:r>
        <w:t xml:space="preserve">Most people managed to connect to the meeting. Assume that </w:t>
      </w:r>
      <w:r w:rsidR="004654D0">
        <w:t xml:space="preserve">technical </w:t>
      </w:r>
      <w:r>
        <w:t>setup problems can be fixed</w:t>
      </w:r>
      <w:r w:rsidR="00E06F67">
        <w:t>. Not clear</w:t>
      </w:r>
      <w:r w:rsidR="004654D0">
        <w:t xml:space="preserve"> whether some company still has non-resolvable issues wrt security policy. </w:t>
      </w:r>
    </w:p>
    <w:p w:rsidR="008967A6" w:rsidRDefault="0082102F" w:rsidP="008967A6">
      <w:pPr>
        <w:pStyle w:val="ListParagraph"/>
        <w:numPr>
          <w:ilvl w:val="0"/>
          <w:numId w:val="45"/>
        </w:numPr>
      </w:pPr>
      <w:r>
        <w:t>VoIP a</w:t>
      </w:r>
      <w:r w:rsidR="007429CB">
        <w:t>udio quality and robustness seems ok, telephone cal</w:t>
      </w:r>
      <w:r w:rsidR="00E06F67">
        <w:t>l-</w:t>
      </w:r>
      <w:r w:rsidR="007429CB">
        <w:t>in need better instructions, somew</w:t>
      </w:r>
      <w:r w:rsidR="00E06F67">
        <w:t>hat more testing, and more call-</w:t>
      </w:r>
      <w:r w:rsidR="007429CB">
        <w:t xml:space="preserve">in numbers. </w:t>
      </w:r>
    </w:p>
    <w:p w:rsidR="007429CB" w:rsidRDefault="007429CB" w:rsidP="008967A6">
      <w:pPr>
        <w:pStyle w:val="ListParagraph"/>
        <w:numPr>
          <w:ilvl w:val="0"/>
          <w:numId w:val="45"/>
        </w:numPr>
      </w:pPr>
      <w:r>
        <w:t>At 125 users, scalability doesn’t seem to be a tool problem, people with good internet connections still experienced good quality with no degradation.</w:t>
      </w:r>
      <w:r w:rsidR="004654D0">
        <w:t xml:space="preserve"> Users that seemed to observe scalability degradation were the ones with bad connection. Assume that scalability is ok for RAN2 size meeting.</w:t>
      </w:r>
    </w:p>
    <w:p w:rsidR="007429CB" w:rsidRDefault="007429CB" w:rsidP="008967A6">
      <w:pPr>
        <w:pStyle w:val="ListParagraph"/>
        <w:numPr>
          <w:ilvl w:val="0"/>
          <w:numId w:val="45"/>
        </w:numPr>
      </w:pPr>
      <w:r>
        <w:t>If attendees have a low performance internet connection or are located</w:t>
      </w:r>
      <w:r w:rsidR="0082102F">
        <w:t xml:space="preserve"> in China, screen sharing is likely not</w:t>
      </w:r>
      <w:r>
        <w:t xml:space="preserve"> useful for those users. </w:t>
      </w:r>
      <w:r w:rsidR="0082102F">
        <w:t>Conclusion that on-line drafting by screen sharing shall not be relied upon.</w:t>
      </w:r>
    </w:p>
    <w:p w:rsidR="0082102F" w:rsidRDefault="0082102F" w:rsidP="008967A6">
      <w:pPr>
        <w:pStyle w:val="ListParagraph"/>
        <w:numPr>
          <w:ilvl w:val="0"/>
          <w:numId w:val="45"/>
        </w:numPr>
      </w:pPr>
      <w:r>
        <w:t xml:space="preserve">Speakers </w:t>
      </w:r>
      <w:r w:rsidR="00E06F67">
        <w:t xml:space="preserve">might </w:t>
      </w:r>
      <w:r>
        <w:t xml:space="preserve">need to be explicitly introduced, by the chair or by themselves, as </w:t>
      </w:r>
      <w:r w:rsidR="00E06F67">
        <w:t xml:space="preserve">in a larger meeting, it seems </w:t>
      </w:r>
      <w:r>
        <w:t>Attendees can</w:t>
      </w:r>
      <w:r w:rsidR="004654D0">
        <w:t xml:space="preserve"> </w:t>
      </w:r>
      <w:r>
        <w:t>not foll</w:t>
      </w:r>
      <w:r w:rsidR="004654D0">
        <w:t xml:space="preserve">ow who is speaking in the tool. </w:t>
      </w:r>
    </w:p>
    <w:p w:rsidR="0082102F" w:rsidRDefault="00191C26" w:rsidP="008967A6">
      <w:pPr>
        <w:pStyle w:val="ListParagraph"/>
        <w:numPr>
          <w:ilvl w:val="0"/>
          <w:numId w:val="45"/>
        </w:numPr>
      </w:pPr>
      <w:r>
        <w:t>At show-of-hands-</w:t>
      </w:r>
      <w:r w:rsidR="0082102F">
        <w:t>supported decis</w:t>
      </w:r>
      <w:r>
        <w:t>ion-</w:t>
      </w:r>
      <w:r w:rsidR="0082102F">
        <w:t>m</w:t>
      </w:r>
      <w:r>
        <w:t>aking, Chair or other staff who</w:t>
      </w:r>
      <w:r w:rsidR="0082102F">
        <w:t xml:space="preserve"> can see raised hands should echo back to the room by voice who is raising hands, to make the count visible</w:t>
      </w:r>
      <w:r w:rsidR="004654D0">
        <w:t xml:space="preserve"> to the meeting, and avoid mistakes.</w:t>
      </w:r>
    </w:p>
    <w:p w:rsidR="0082102F" w:rsidRDefault="0082102F" w:rsidP="008967A6">
      <w:pPr>
        <w:pStyle w:val="ListParagraph"/>
        <w:numPr>
          <w:ilvl w:val="0"/>
          <w:numId w:val="45"/>
        </w:numPr>
      </w:pPr>
      <w:r>
        <w:t>Poll and Presenter features should not be used</w:t>
      </w:r>
      <w:r w:rsidR="00191C26">
        <w:t>.</w:t>
      </w:r>
    </w:p>
    <w:p w:rsidR="004654D0" w:rsidRDefault="004654D0" w:rsidP="008967A6">
      <w:pPr>
        <w:pStyle w:val="ListParagraph"/>
        <w:numPr>
          <w:ilvl w:val="0"/>
          <w:numId w:val="45"/>
        </w:numPr>
      </w:pPr>
      <w:r>
        <w:t>Questions answer feature could possibly be used for communicatio</w:t>
      </w:r>
      <w:r w:rsidR="00191C26">
        <w:t>n with secretary or other staff (to be clarified</w:t>
      </w:r>
      <w:r>
        <w:t xml:space="preserve">). </w:t>
      </w:r>
    </w:p>
    <w:p w:rsidR="0082102F" w:rsidRPr="008967A6" w:rsidRDefault="0082102F" w:rsidP="008967A6">
      <w:pPr>
        <w:pStyle w:val="ListParagraph"/>
        <w:numPr>
          <w:ilvl w:val="0"/>
          <w:numId w:val="45"/>
        </w:numPr>
      </w:pPr>
      <w:r>
        <w:t xml:space="preserve">How to handle Raise Hands + Mute Unmute Control </w:t>
      </w:r>
      <w:r w:rsidR="004654D0">
        <w:t>need further consideration</w:t>
      </w:r>
      <w:r>
        <w:t xml:space="preserve">. </w:t>
      </w:r>
      <w:r w:rsidR="004654D0">
        <w:t>If the chair is</w:t>
      </w:r>
      <w:r>
        <w:t xml:space="preserve"> to write notes similar to a</w:t>
      </w:r>
      <w:r w:rsidR="00191C26">
        <w:t>t a</w:t>
      </w:r>
      <w:r>
        <w:t xml:space="preserve"> f2f meeting</w:t>
      </w:r>
      <w:r w:rsidR="004654D0">
        <w:t xml:space="preserve">, probably each user have to handle this. If to be managed by a staff member, maybe one more staff person is needed. </w:t>
      </w:r>
    </w:p>
    <w:p w:rsidR="000003EA" w:rsidRDefault="000003EA" w:rsidP="000003EA">
      <w:pPr>
        <w:rPr>
          <w:rFonts w:ascii="Calibri" w:hAnsi="Calibri"/>
          <w:color w:val="1F497D"/>
          <w:lang w:val="en-US" w:eastAsia="zh-TW"/>
        </w:rPr>
      </w:pPr>
    </w:p>
    <w:p w:rsidR="000003EA" w:rsidRDefault="000003EA" w:rsidP="00D652E7"/>
    <w:p w:rsidR="000003EA" w:rsidRPr="00D652E7" w:rsidRDefault="000003EA" w:rsidP="00D652E7"/>
    <w:sectPr w:rsidR="000003EA" w:rsidRPr="00D652E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F02" w:rsidRDefault="003C7F02">
      <w:r>
        <w:separator/>
      </w:r>
    </w:p>
  </w:endnote>
  <w:endnote w:type="continuationSeparator" w:id="0">
    <w:p w:rsidR="003C7F02" w:rsidRDefault="003C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ECE" w:rsidRDefault="00364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18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180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F02" w:rsidRDefault="003C7F02">
      <w:r>
        <w:separator/>
      </w:r>
    </w:p>
  </w:footnote>
  <w:footnote w:type="continuationSeparator" w:id="0">
    <w:p w:rsidR="003C7F02" w:rsidRDefault="003C7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ECE" w:rsidRDefault="00364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3F671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CC25C1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A1E1A64"/>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82AD85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59022E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B68C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8CED3F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F3730"/>
    <w:multiLevelType w:val="hybridMultilevel"/>
    <w:tmpl w:val="FF6694CC"/>
    <w:lvl w:ilvl="0" w:tplc="FA1EF84E">
      <w:start w:val="1"/>
      <w:numFmt w:val="decimal"/>
      <w:lvlText w:val="%1."/>
      <w:lvlJc w:val="left"/>
      <w:pPr>
        <w:ind w:left="1619" w:hanging="360"/>
      </w:pPr>
      <w:rPr>
        <w:rFonts w:cs="Times New Roman" w:hint="default"/>
      </w:rPr>
    </w:lvl>
    <w:lvl w:ilvl="1" w:tplc="10090019" w:tentative="1">
      <w:start w:val="1"/>
      <w:numFmt w:val="lowerLetter"/>
      <w:lvlText w:val="%2."/>
      <w:lvlJc w:val="left"/>
      <w:pPr>
        <w:ind w:left="2339" w:hanging="360"/>
      </w:pPr>
      <w:rPr>
        <w:rFonts w:cs="Times New Roman"/>
      </w:rPr>
    </w:lvl>
    <w:lvl w:ilvl="2" w:tplc="1009001B" w:tentative="1">
      <w:start w:val="1"/>
      <w:numFmt w:val="lowerRoman"/>
      <w:lvlText w:val="%3."/>
      <w:lvlJc w:val="right"/>
      <w:pPr>
        <w:ind w:left="3059" w:hanging="180"/>
      </w:pPr>
      <w:rPr>
        <w:rFonts w:cs="Times New Roman"/>
      </w:rPr>
    </w:lvl>
    <w:lvl w:ilvl="3" w:tplc="1009000F" w:tentative="1">
      <w:start w:val="1"/>
      <w:numFmt w:val="decimal"/>
      <w:lvlText w:val="%4."/>
      <w:lvlJc w:val="left"/>
      <w:pPr>
        <w:ind w:left="3779" w:hanging="360"/>
      </w:pPr>
      <w:rPr>
        <w:rFonts w:cs="Times New Roman"/>
      </w:rPr>
    </w:lvl>
    <w:lvl w:ilvl="4" w:tplc="10090019" w:tentative="1">
      <w:start w:val="1"/>
      <w:numFmt w:val="lowerLetter"/>
      <w:lvlText w:val="%5."/>
      <w:lvlJc w:val="left"/>
      <w:pPr>
        <w:ind w:left="4499" w:hanging="360"/>
      </w:pPr>
      <w:rPr>
        <w:rFonts w:cs="Times New Roman"/>
      </w:rPr>
    </w:lvl>
    <w:lvl w:ilvl="5" w:tplc="1009001B" w:tentative="1">
      <w:start w:val="1"/>
      <w:numFmt w:val="lowerRoman"/>
      <w:lvlText w:val="%6."/>
      <w:lvlJc w:val="right"/>
      <w:pPr>
        <w:ind w:left="5219" w:hanging="180"/>
      </w:pPr>
      <w:rPr>
        <w:rFonts w:cs="Times New Roman"/>
      </w:rPr>
    </w:lvl>
    <w:lvl w:ilvl="6" w:tplc="1009000F" w:tentative="1">
      <w:start w:val="1"/>
      <w:numFmt w:val="decimal"/>
      <w:lvlText w:val="%7."/>
      <w:lvlJc w:val="left"/>
      <w:pPr>
        <w:ind w:left="5939" w:hanging="360"/>
      </w:pPr>
      <w:rPr>
        <w:rFonts w:cs="Times New Roman"/>
      </w:rPr>
    </w:lvl>
    <w:lvl w:ilvl="7" w:tplc="10090019" w:tentative="1">
      <w:start w:val="1"/>
      <w:numFmt w:val="lowerLetter"/>
      <w:lvlText w:val="%8."/>
      <w:lvlJc w:val="left"/>
      <w:pPr>
        <w:ind w:left="6659" w:hanging="360"/>
      </w:pPr>
      <w:rPr>
        <w:rFonts w:cs="Times New Roman"/>
      </w:rPr>
    </w:lvl>
    <w:lvl w:ilvl="8" w:tplc="1009001B" w:tentative="1">
      <w:start w:val="1"/>
      <w:numFmt w:val="lowerRoman"/>
      <w:lvlText w:val="%9."/>
      <w:lvlJc w:val="right"/>
      <w:pPr>
        <w:ind w:left="7379" w:hanging="180"/>
      </w:pPr>
      <w:rPr>
        <w:rFonts w:cs="Times New Roman"/>
      </w:r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02942590"/>
    <w:multiLevelType w:val="hybridMultilevel"/>
    <w:tmpl w:val="67CEE03E"/>
    <w:lvl w:ilvl="0" w:tplc="452CFD72">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CC59D9"/>
    <w:multiLevelType w:val="hybridMultilevel"/>
    <w:tmpl w:val="EA6CDCEE"/>
    <w:lvl w:ilvl="0" w:tplc="5FFE1272">
      <w:start w:val="6"/>
      <w:numFmt w:val="bullet"/>
      <w:lvlText w:val="-"/>
      <w:lvlJc w:val="left"/>
      <w:pPr>
        <w:ind w:left="800" w:hanging="400"/>
      </w:pPr>
      <w:rPr>
        <w:rFonts w:ascii="Arial" w:eastAsia="MS Mincho" w:hAnsi="Arial" w:hint="default"/>
      </w:rPr>
    </w:lvl>
    <w:lvl w:ilvl="1" w:tplc="5322C16C">
      <w:start w:val="1"/>
      <w:numFmt w:val="bullet"/>
      <w:lvlText w:val="•"/>
      <w:lvlJc w:val="left"/>
      <w:pPr>
        <w:ind w:left="1200" w:hanging="400"/>
      </w:pPr>
      <w:rPr>
        <w:rFonts w:ascii="Gulim" w:eastAsia="Gulim"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21608AD"/>
    <w:multiLevelType w:val="hybridMultilevel"/>
    <w:tmpl w:val="A2A2ABDC"/>
    <w:lvl w:ilvl="0" w:tplc="3D6EFA44">
      <w:start w:val="1"/>
      <w:numFmt w:val="decimal"/>
      <w:lvlText w:val="%1."/>
      <w:lvlJc w:val="left"/>
      <w:pPr>
        <w:ind w:left="1619" w:hanging="360"/>
      </w:pPr>
      <w:rPr>
        <w:rFonts w:cs="Times New Roman" w:hint="default"/>
      </w:rPr>
    </w:lvl>
    <w:lvl w:ilvl="1" w:tplc="04090019" w:tentative="1">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12" w15:restartNumberingAfterBreak="0">
    <w:nsid w:val="17CD42A1"/>
    <w:multiLevelType w:val="hybridMultilevel"/>
    <w:tmpl w:val="C1CAF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82823"/>
    <w:multiLevelType w:val="hybridMultilevel"/>
    <w:tmpl w:val="E822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5A74D5"/>
    <w:multiLevelType w:val="hybridMultilevel"/>
    <w:tmpl w:val="A3DCA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C523E"/>
    <w:multiLevelType w:val="hybridMultilevel"/>
    <w:tmpl w:val="A912AF40"/>
    <w:lvl w:ilvl="0" w:tplc="9BAA54F4">
      <w:start w:val="1"/>
      <w:numFmt w:val="decimal"/>
      <w:lvlText w:val="%1."/>
      <w:lvlJc w:val="left"/>
      <w:pPr>
        <w:ind w:left="1619" w:hanging="360"/>
      </w:pPr>
      <w:rPr>
        <w:rFonts w:cs="Times New Roman" w:hint="default"/>
      </w:rPr>
    </w:lvl>
    <w:lvl w:ilvl="1" w:tplc="04090019" w:tentative="1">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16" w15:restartNumberingAfterBreak="0">
    <w:nsid w:val="284225E0"/>
    <w:multiLevelType w:val="hybridMultilevel"/>
    <w:tmpl w:val="7D10567C"/>
    <w:lvl w:ilvl="0" w:tplc="04090019">
      <w:start w:val="1"/>
      <w:numFmt w:val="lowerLetter"/>
      <w:lvlText w:val="%1."/>
      <w:lvlJc w:val="left"/>
      <w:pPr>
        <w:ind w:left="2339" w:hanging="360"/>
      </w:pPr>
      <w:rPr>
        <w:rFonts w:cs="Times New Roman"/>
      </w:rPr>
    </w:lvl>
    <w:lvl w:ilvl="1" w:tplc="04090019" w:tentative="1">
      <w:start w:val="1"/>
      <w:numFmt w:val="lowerLetter"/>
      <w:lvlText w:val="%2."/>
      <w:lvlJc w:val="left"/>
      <w:pPr>
        <w:ind w:left="3059" w:hanging="360"/>
      </w:pPr>
      <w:rPr>
        <w:rFonts w:cs="Times New Roman"/>
      </w:rPr>
    </w:lvl>
    <w:lvl w:ilvl="2" w:tplc="0409001B" w:tentative="1">
      <w:start w:val="1"/>
      <w:numFmt w:val="lowerRoman"/>
      <w:lvlText w:val="%3."/>
      <w:lvlJc w:val="right"/>
      <w:pPr>
        <w:ind w:left="3779" w:hanging="180"/>
      </w:pPr>
      <w:rPr>
        <w:rFonts w:cs="Times New Roman"/>
      </w:rPr>
    </w:lvl>
    <w:lvl w:ilvl="3" w:tplc="0409000F" w:tentative="1">
      <w:start w:val="1"/>
      <w:numFmt w:val="decimal"/>
      <w:lvlText w:val="%4."/>
      <w:lvlJc w:val="left"/>
      <w:pPr>
        <w:ind w:left="4499" w:hanging="360"/>
      </w:pPr>
      <w:rPr>
        <w:rFonts w:cs="Times New Roman"/>
      </w:rPr>
    </w:lvl>
    <w:lvl w:ilvl="4" w:tplc="04090019" w:tentative="1">
      <w:start w:val="1"/>
      <w:numFmt w:val="lowerLetter"/>
      <w:lvlText w:val="%5."/>
      <w:lvlJc w:val="left"/>
      <w:pPr>
        <w:ind w:left="5219" w:hanging="360"/>
      </w:pPr>
      <w:rPr>
        <w:rFonts w:cs="Times New Roman"/>
      </w:rPr>
    </w:lvl>
    <w:lvl w:ilvl="5" w:tplc="0409001B" w:tentative="1">
      <w:start w:val="1"/>
      <w:numFmt w:val="lowerRoman"/>
      <w:lvlText w:val="%6."/>
      <w:lvlJc w:val="right"/>
      <w:pPr>
        <w:ind w:left="5939" w:hanging="180"/>
      </w:pPr>
      <w:rPr>
        <w:rFonts w:cs="Times New Roman"/>
      </w:rPr>
    </w:lvl>
    <w:lvl w:ilvl="6" w:tplc="0409000F" w:tentative="1">
      <w:start w:val="1"/>
      <w:numFmt w:val="decimal"/>
      <w:lvlText w:val="%7."/>
      <w:lvlJc w:val="left"/>
      <w:pPr>
        <w:ind w:left="6659" w:hanging="360"/>
      </w:pPr>
      <w:rPr>
        <w:rFonts w:cs="Times New Roman"/>
      </w:rPr>
    </w:lvl>
    <w:lvl w:ilvl="7" w:tplc="04090019" w:tentative="1">
      <w:start w:val="1"/>
      <w:numFmt w:val="lowerLetter"/>
      <w:lvlText w:val="%8."/>
      <w:lvlJc w:val="left"/>
      <w:pPr>
        <w:ind w:left="7379" w:hanging="360"/>
      </w:pPr>
      <w:rPr>
        <w:rFonts w:cs="Times New Roman"/>
      </w:rPr>
    </w:lvl>
    <w:lvl w:ilvl="8" w:tplc="0409001B" w:tentative="1">
      <w:start w:val="1"/>
      <w:numFmt w:val="lowerRoman"/>
      <w:lvlText w:val="%9."/>
      <w:lvlJc w:val="right"/>
      <w:pPr>
        <w:ind w:left="8099" w:hanging="180"/>
      </w:pPr>
      <w:rPr>
        <w:rFonts w:cs="Times New Roman"/>
      </w:rPr>
    </w:lvl>
  </w:abstractNum>
  <w:abstractNum w:abstractNumId="17" w15:restartNumberingAfterBreak="0">
    <w:nsid w:val="297F194E"/>
    <w:multiLevelType w:val="hybridMultilevel"/>
    <w:tmpl w:val="8460CFC8"/>
    <w:lvl w:ilvl="0" w:tplc="D910DD68">
      <w:start w:val="1"/>
      <w:numFmt w:val="decimal"/>
      <w:lvlText w:val="%1."/>
      <w:lvlJc w:val="left"/>
      <w:pPr>
        <w:ind w:left="1619" w:hanging="360"/>
      </w:pPr>
      <w:rPr>
        <w:rFonts w:cs="Times New Roman" w:hint="default"/>
      </w:rPr>
    </w:lvl>
    <w:lvl w:ilvl="1" w:tplc="04090019">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18" w15:restartNumberingAfterBreak="0">
    <w:nsid w:val="2C7C413C"/>
    <w:multiLevelType w:val="hybridMultilevel"/>
    <w:tmpl w:val="FBF21C0A"/>
    <w:lvl w:ilvl="0" w:tplc="C25A716E">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EB17F74"/>
    <w:multiLevelType w:val="hybridMultilevel"/>
    <w:tmpl w:val="7D10567C"/>
    <w:lvl w:ilvl="0" w:tplc="04090019">
      <w:start w:val="1"/>
      <w:numFmt w:val="lowerLetter"/>
      <w:lvlText w:val="%1."/>
      <w:lvlJc w:val="left"/>
      <w:pPr>
        <w:ind w:left="927" w:hanging="360"/>
      </w:pPr>
      <w:rPr>
        <w:rFonts w:cs="Times New Roman"/>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52A62"/>
    <w:multiLevelType w:val="hybridMultilevel"/>
    <w:tmpl w:val="6DA82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8666D"/>
    <w:multiLevelType w:val="hybridMultilevel"/>
    <w:tmpl w:val="57CA34E8"/>
    <w:lvl w:ilvl="0" w:tplc="452CFD72">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8818"/>
        </w:tabs>
        <w:ind w:left="8818" w:hanging="1304"/>
      </w:pPr>
      <w:rPr>
        <w:rFonts w:cs="Times New Roman" w:hint="default"/>
      </w:rPr>
    </w:lvl>
    <w:lvl w:ilvl="1" w:tplc="04090019">
      <w:start w:val="1"/>
      <w:numFmt w:val="lowerLetter"/>
      <w:lvlText w:val="%2."/>
      <w:lvlJc w:val="left"/>
      <w:pPr>
        <w:tabs>
          <w:tab w:val="num" w:pos="8954"/>
        </w:tabs>
        <w:ind w:left="8954" w:hanging="360"/>
      </w:pPr>
      <w:rPr>
        <w:rFonts w:cs="Times New Roman"/>
      </w:rPr>
    </w:lvl>
    <w:lvl w:ilvl="2" w:tplc="0409001B" w:tentative="1">
      <w:start w:val="1"/>
      <w:numFmt w:val="lowerRoman"/>
      <w:lvlText w:val="%3."/>
      <w:lvlJc w:val="right"/>
      <w:pPr>
        <w:tabs>
          <w:tab w:val="num" w:pos="9674"/>
        </w:tabs>
        <w:ind w:left="9674" w:hanging="180"/>
      </w:pPr>
      <w:rPr>
        <w:rFonts w:cs="Times New Roman"/>
      </w:rPr>
    </w:lvl>
    <w:lvl w:ilvl="3" w:tplc="0409000F" w:tentative="1">
      <w:start w:val="1"/>
      <w:numFmt w:val="decimal"/>
      <w:lvlText w:val="%4."/>
      <w:lvlJc w:val="left"/>
      <w:pPr>
        <w:tabs>
          <w:tab w:val="num" w:pos="10394"/>
        </w:tabs>
        <w:ind w:left="10394" w:hanging="360"/>
      </w:pPr>
      <w:rPr>
        <w:rFonts w:cs="Times New Roman"/>
      </w:rPr>
    </w:lvl>
    <w:lvl w:ilvl="4" w:tplc="04090019" w:tentative="1">
      <w:start w:val="1"/>
      <w:numFmt w:val="lowerLetter"/>
      <w:lvlText w:val="%5."/>
      <w:lvlJc w:val="left"/>
      <w:pPr>
        <w:tabs>
          <w:tab w:val="num" w:pos="11114"/>
        </w:tabs>
        <w:ind w:left="11114" w:hanging="360"/>
      </w:pPr>
      <w:rPr>
        <w:rFonts w:cs="Times New Roman"/>
      </w:rPr>
    </w:lvl>
    <w:lvl w:ilvl="5" w:tplc="0409001B" w:tentative="1">
      <w:start w:val="1"/>
      <w:numFmt w:val="lowerRoman"/>
      <w:lvlText w:val="%6."/>
      <w:lvlJc w:val="right"/>
      <w:pPr>
        <w:tabs>
          <w:tab w:val="num" w:pos="11834"/>
        </w:tabs>
        <w:ind w:left="11834" w:hanging="180"/>
      </w:pPr>
      <w:rPr>
        <w:rFonts w:cs="Times New Roman"/>
      </w:rPr>
    </w:lvl>
    <w:lvl w:ilvl="6" w:tplc="0409000F" w:tentative="1">
      <w:start w:val="1"/>
      <w:numFmt w:val="decimal"/>
      <w:lvlText w:val="%7."/>
      <w:lvlJc w:val="left"/>
      <w:pPr>
        <w:tabs>
          <w:tab w:val="num" w:pos="12554"/>
        </w:tabs>
        <w:ind w:left="12554" w:hanging="360"/>
      </w:pPr>
      <w:rPr>
        <w:rFonts w:cs="Times New Roman"/>
      </w:rPr>
    </w:lvl>
    <w:lvl w:ilvl="7" w:tplc="04090019" w:tentative="1">
      <w:start w:val="1"/>
      <w:numFmt w:val="lowerLetter"/>
      <w:lvlText w:val="%8."/>
      <w:lvlJc w:val="left"/>
      <w:pPr>
        <w:tabs>
          <w:tab w:val="num" w:pos="13274"/>
        </w:tabs>
        <w:ind w:left="13274" w:hanging="360"/>
      </w:pPr>
      <w:rPr>
        <w:rFonts w:cs="Times New Roman"/>
      </w:rPr>
    </w:lvl>
    <w:lvl w:ilvl="8" w:tplc="0409001B" w:tentative="1">
      <w:start w:val="1"/>
      <w:numFmt w:val="lowerRoman"/>
      <w:lvlText w:val="%9."/>
      <w:lvlJc w:val="right"/>
      <w:pPr>
        <w:tabs>
          <w:tab w:val="num" w:pos="13994"/>
        </w:tabs>
        <w:ind w:left="13994" w:hanging="180"/>
      </w:pPr>
      <w:rPr>
        <w:rFonts w:cs="Times New Roman"/>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9C7030"/>
    <w:multiLevelType w:val="hybridMultilevel"/>
    <w:tmpl w:val="8534B1B8"/>
    <w:lvl w:ilvl="0" w:tplc="3DF42D9E">
      <w:start w:val="1"/>
      <w:numFmt w:val="decimal"/>
      <w:lvlText w:val="[%1]"/>
      <w:lvlJc w:val="left"/>
      <w:pPr>
        <w:ind w:left="360" w:hanging="360"/>
      </w:pPr>
      <w:rPr>
        <w:rFonts w:cs="Times New Roman" w:hint="default"/>
        <w:sz w:val="21"/>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27583D"/>
    <w:multiLevelType w:val="hybridMultilevel"/>
    <w:tmpl w:val="E86AE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F0D20"/>
    <w:multiLevelType w:val="hybridMultilevel"/>
    <w:tmpl w:val="686C4EE2"/>
    <w:lvl w:ilvl="0" w:tplc="D20A7150">
      <w:numFmt w:val="bullet"/>
      <w:lvlText w:val="-"/>
      <w:lvlJc w:val="left"/>
      <w:pPr>
        <w:ind w:left="720" w:hanging="360"/>
      </w:pPr>
      <w:rPr>
        <w:rFonts w:ascii="Calibri" w:eastAsia="新細明體"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F912FE7"/>
    <w:multiLevelType w:val="hybridMultilevel"/>
    <w:tmpl w:val="F08A6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8129F"/>
    <w:multiLevelType w:val="hybridMultilevel"/>
    <w:tmpl w:val="27A0A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D01F5"/>
    <w:multiLevelType w:val="hybridMultilevel"/>
    <w:tmpl w:val="08B4575E"/>
    <w:lvl w:ilvl="0" w:tplc="D910DD68">
      <w:start w:val="1"/>
      <w:numFmt w:val="decimal"/>
      <w:lvlText w:val="%1."/>
      <w:lvlJc w:val="left"/>
      <w:pPr>
        <w:ind w:left="1619" w:hanging="360"/>
      </w:pPr>
      <w:rPr>
        <w:rFonts w:cs="Times New Roman" w:hint="default"/>
      </w:rPr>
    </w:lvl>
    <w:lvl w:ilvl="1" w:tplc="04090019">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36" w15:restartNumberingAfterBreak="0">
    <w:nsid w:val="59684619"/>
    <w:multiLevelType w:val="hybridMultilevel"/>
    <w:tmpl w:val="00CA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193215"/>
    <w:multiLevelType w:val="hybridMultilevel"/>
    <w:tmpl w:val="F630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4E0852"/>
    <w:multiLevelType w:val="hybridMultilevel"/>
    <w:tmpl w:val="A392B9D4"/>
    <w:lvl w:ilvl="0" w:tplc="452CFD72">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3928E5"/>
    <w:multiLevelType w:val="hybridMultilevel"/>
    <w:tmpl w:val="35F45688"/>
    <w:lvl w:ilvl="0" w:tplc="27B4A3EE">
      <w:start w:val="2"/>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ED47DCF"/>
    <w:multiLevelType w:val="hybridMultilevel"/>
    <w:tmpl w:val="B8CC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E3AC8"/>
    <w:multiLevelType w:val="hybridMultilevel"/>
    <w:tmpl w:val="1034E0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C3D011A"/>
    <w:multiLevelType w:val="hybridMultilevel"/>
    <w:tmpl w:val="DDB0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8"/>
  </w:num>
  <w:num w:numId="9">
    <w:abstractNumId w:val="30"/>
  </w:num>
  <w:num w:numId="10">
    <w:abstractNumId w:val="24"/>
  </w:num>
  <w:num w:numId="11">
    <w:abstractNumId w:val="25"/>
  </w:num>
  <w:num w:numId="12">
    <w:abstractNumId w:val="20"/>
  </w:num>
  <w:num w:numId="13">
    <w:abstractNumId w:val="27"/>
  </w:num>
  <w:num w:numId="14">
    <w:abstractNumId w:val="33"/>
  </w:num>
  <w:num w:numId="15">
    <w:abstractNumId w:val="21"/>
  </w:num>
  <w:num w:numId="16">
    <w:abstractNumId w:val="32"/>
  </w:num>
  <w:num w:numId="17">
    <w:abstractNumId w:val="43"/>
  </w:num>
  <w:num w:numId="18">
    <w:abstractNumId w:val="13"/>
  </w:num>
  <w:num w:numId="19">
    <w:abstractNumId w:val="41"/>
  </w:num>
  <w:num w:numId="20">
    <w:abstractNumId w:val="14"/>
  </w:num>
  <w:num w:numId="21">
    <w:abstractNumId w:val="28"/>
  </w:num>
  <w:num w:numId="22">
    <w:abstractNumId w:val="12"/>
  </w:num>
  <w:num w:numId="23">
    <w:abstractNumId w:val="37"/>
  </w:num>
  <w:num w:numId="24">
    <w:abstractNumId w:val="18"/>
  </w:num>
  <w:num w:numId="25">
    <w:abstractNumId w:val="8"/>
  </w:num>
  <w:num w:numId="26">
    <w:abstractNumId w:val="17"/>
  </w:num>
  <w:num w:numId="27">
    <w:abstractNumId w:val="35"/>
  </w:num>
  <w:num w:numId="28">
    <w:abstractNumId w:val="16"/>
  </w:num>
  <w:num w:numId="29">
    <w:abstractNumId w:val="19"/>
  </w:num>
  <w:num w:numId="30">
    <w:abstractNumId w:val="23"/>
  </w:num>
  <w:num w:numId="31">
    <w:abstractNumId w:val="9"/>
  </w:num>
  <w:num w:numId="32">
    <w:abstractNumId w:val="22"/>
  </w:num>
  <w:num w:numId="33">
    <w:abstractNumId w:val="11"/>
  </w:num>
  <w:num w:numId="34">
    <w:abstractNumId w:val="15"/>
  </w:num>
  <w:num w:numId="35">
    <w:abstractNumId w:val="36"/>
  </w:num>
  <w:num w:numId="36">
    <w:abstractNumId w:val="34"/>
  </w:num>
  <w:num w:numId="37">
    <w:abstractNumId w:val="31"/>
  </w:num>
  <w:num w:numId="38">
    <w:abstractNumId w:val="39"/>
  </w:num>
  <w:num w:numId="39">
    <w:abstractNumId w:val="7"/>
  </w:num>
  <w:num w:numId="40">
    <w:abstractNumId w:val="10"/>
  </w:num>
  <w:num w:numId="41">
    <w:abstractNumId w:val="38"/>
  </w:num>
  <w:num w:numId="42">
    <w:abstractNumId w:val="26"/>
  </w:num>
  <w:num w:numId="43">
    <w:abstractNumId w:val="40"/>
  </w:num>
  <w:num w:numId="44">
    <w:abstractNumId w:val="29"/>
  </w:num>
  <w:num w:numId="45">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QwMDQzMTc1s7AwMDBS0lEKTi0uzszPAykwNDCsBQBV3hrRLgAAAA=="/>
  </w:docVars>
  <w:rsids>
    <w:rsidRoot w:val="00343A07"/>
    <w:rsid w:val="0000026C"/>
    <w:rsid w:val="000003EA"/>
    <w:rsid w:val="000006E1"/>
    <w:rsid w:val="0000209F"/>
    <w:rsid w:val="00002202"/>
    <w:rsid w:val="00002A37"/>
    <w:rsid w:val="000033B6"/>
    <w:rsid w:val="0000358D"/>
    <w:rsid w:val="0000385B"/>
    <w:rsid w:val="00004AC0"/>
    <w:rsid w:val="00005628"/>
    <w:rsid w:val="00006285"/>
    <w:rsid w:val="00006446"/>
    <w:rsid w:val="00006727"/>
    <w:rsid w:val="00006896"/>
    <w:rsid w:val="00006A76"/>
    <w:rsid w:val="00006B58"/>
    <w:rsid w:val="00007C9A"/>
    <w:rsid w:val="00007CDC"/>
    <w:rsid w:val="000102E7"/>
    <w:rsid w:val="000109A4"/>
    <w:rsid w:val="00011B28"/>
    <w:rsid w:val="00011DE1"/>
    <w:rsid w:val="00012109"/>
    <w:rsid w:val="0001242A"/>
    <w:rsid w:val="0001288B"/>
    <w:rsid w:val="00012D81"/>
    <w:rsid w:val="00012F23"/>
    <w:rsid w:val="00013697"/>
    <w:rsid w:val="0001405A"/>
    <w:rsid w:val="0001416C"/>
    <w:rsid w:val="000145CD"/>
    <w:rsid w:val="00014608"/>
    <w:rsid w:val="000150AD"/>
    <w:rsid w:val="0001575B"/>
    <w:rsid w:val="00015D15"/>
    <w:rsid w:val="0001683C"/>
    <w:rsid w:val="00016CC9"/>
    <w:rsid w:val="00017B1A"/>
    <w:rsid w:val="00017E63"/>
    <w:rsid w:val="00020D64"/>
    <w:rsid w:val="0002150D"/>
    <w:rsid w:val="00021B73"/>
    <w:rsid w:val="00023117"/>
    <w:rsid w:val="00023146"/>
    <w:rsid w:val="00023370"/>
    <w:rsid w:val="00023C7A"/>
    <w:rsid w:val="00023DC0"/>
    <w:rsid w:val="000242F2"/>
    <w:rsid w:val="00024386"/>
    <w:rsid w:val="00024AA8"/>
    <w:rsid w:val="0002551E"/>
    <w:rsid w:val="0002564D"/>
    <w:rsid w:val="00025ECA"/>
    <w:rsid w:val="0002673A"/>
    <w:rsid w:val="00027939"/>
    <w:rsid w:val="00027F1C"/>
    <w:rsid w:val="00030D91"/>
    <w:rsid w:val="0003121B"/>
    <w:rsid w:val="000314A6"/>
    <w:rsid w:val="00031AA1"/>
    <w:rsid w:val="000325B8"/>
    <w:rsid w:val="00032631"/>
    <w:rsid w:val="000332B8"/>
    <w:rsid w:val="0003365F"/>
    <w:rsid w:val="00033C68"/>
    <w:rsid w:val="00033CFF"/>
    <w:rsid w:val="00033FAB"/>
    <w:rsid w:val="00034539"/>
    <w:rsid w:val="00034BEE"/>
    <w:rsid w:val="00034C15"/>
    <w:rsid w:val="0003590E"/>
    <w:rsid w:val="00036BA1"/>
    <w:rsid w:val="00040534"/>
    <w:rsid w:val="000407DD"/>
    <w:rsid w:val="00040A77"/>
    <w:rsid w:val="00040E3F"/>
    <w:rsid w:val="000422E2"/>
    <w:rsid w:val="00042F22"/>
    <w:rsid w:val="00043639"/>
    <w:rsid w:val="00043750"/>
    <w:rsid w:val="00043F2E"/>
    <w:rsid w:val="000444EF"/>
    <w:rsid w:val="00044944"/>
    <w:rsid w:val="00044A0E"/>
    <w:rsid w:val="00045A92"/>
    <w:rsid w:val="00046030"/>
    <w:rsid w:val="00046526"/>
    <w:rsid w:val="0005010D"/>
    <w:rsid w:val="00050157"/>
    <w:rsid w:val="00050B00"/>
    <w:rsid w:val="00052A07"/>
    <w:rsid w:val="00052C8A"/>
    <w:rsid w:val="00052FCE"/>
    <w:rsid w:val="000534E3"/>
    <w:rsid w:val="000546B3"/>
    <w:rsid w:val="0005606A"/>
    <w:rsid w:val="000560B4"/>
    <w:rsid w:val="000561F3"/>
    <w:rsid w:val="0005667E"/>
    <w:rsid w:val="00056C3F"/>
    <w:rsid w:val="00057117"/>
    <w:rsid w:val="00060156"/>
    <w:rsid w:val="000602FC"/>
    <w:rsid w:val="0006054F"/>
    <w:rsid w:val="00060C8A"/>
    <w:rsid w:val="00060DEC"/>
    <w:rsid w:val="000616E7"/>
    <w:rsid w:val="000619A1"/>
    <w:rsid w:val="00062CE6"/>
    <w:rsid w:val="0006317C"/>
    <w:rsid w:val="0006321F"/>
    <w:rsid w:val="00063D4E"/>
    <w:rsid w:val="0006487E"/>
    <w:rsid w:val="00065E1A"/>
    <w:rsid w:val="00065EEF"/>
    <w:rsid w:val="00066334"/>
    <w:rsid w:val="00067C19"/>
    <w:rsid w:val="00067EAD"/>
    <w:rsid w:val="00070316"/>
    <w:rsid w:val="00070B23"/>
    <w:rsid w:val="00071E4E"/>
    <w:rsid w:val="000728EC"/>
    <w:rsid w:val="0007302A"/>
    <w:rsid w:val="00073B94"/>
    <w:rsid w:val="0007430B"/>
    <w:rsid w:val="000750DA"/>
    <w:rsid w:val="000753A9"/>
    <w:rsid w:val="00076304"/>
    <w:rsid w:val="00077048"/>
    <w:rsid w:val="00077624"/>
    <w:rsid w:val="00077E5F"/>
    <w:rsid w:val="0008036A"/>
    <w:rsid w:val="000804EF"/>
    <w:rsid w:val="00080AF1"/>
    <w:rsid w:val="00081887"/>
    <w:rsid w:val="00081AE6"/>
    <w:rsid w:val="00081B75"/>
    <w:rsid w:val="00083159"/>
    <w:rsid w:val="00083310"/>
    <w:rsid w:val="00083446"/>
    <w:rsid w:val="00084236"/>
    <w:rsid w:val="00084F81"/>
    <w:rsid w:val="00085187"/>
    <w:rsid w:val="000855EB"/>
    <w:rsid w:val="000856C5"/>
    <w:rsid w:val="00085B52"/>
    <w:rsid w:val="00085E49"/>
    <w:rsid w:val="00086030"/>
    <w:rsid w:val="000866F2"/>
    <w:rsid w:val="0008683A"/>
    <w:rsid w:val="00087323"/>
    <w:rsid w:val="00090097"/>
    <w:rsid w:val="0009009F"/>
    <w:rsid w:val="00090660"/>
    <w:rsid w:val="00090E60"/>
    <w:rsid w:val="00091557"/>
    <w:rsid w:val="00091660"/>
    <w:rsid w:val="0009194B"/>
    <w:rsid w:val="000919CD"/>
    <w:rsid w:val="00091CB2"/>
    <w:rsid w:val="000924C1"/>
    <w:rsid w:val="000924F0"/>
    <w:rsid w:val="000929C6"/>
    <w:rsid w:val="00093474"/>
    <w:rsid w:val="000937F7"/>
    <w:rsid w:val="00094ED1"/>
    <w:rsid w:val="000950EA"/>
    <w:rsid w:val="0009510F"/>
    <w:rsid w:val="00095736"/>
    <w:rsid w:val="00095BB7"/>
    <w:rsid w:val="0009642A"/>
    <w:rsid w:val="00096EC0"/>
    <w:rsid w:val="000A0188"/>
    <w:rsid w:val="000A0575"/>
    <w:rsid w:val="000A1017"/>
    <w:rsid w:val="000A1783"/>
    <w:rsid w:val="000A1B7B"/>
    <w:rsid w:val="000A22BC"/>
    <w:rsid w:val="000A2450"/>
    <w:rsid w:val="000A3BB9"/>
    <w:rsid w:val="000A40F9"/>
    <w:rsid w:val="000A4870"/>
    <w:rsid w:val="000A4EAD"/>
    <w:rsid w:val="000A56F2"/>
    <w:rsid w:val="000A6440"/>
    <w:rsid w:val="000B0182"/>
    <w:rsid w:val="000B06C1"/>
    <w:rsid w:val="000B0C2F"/>
    <w:rsid w:val="000B0FDC"/>
    <w:rsid w:val="000B2719"/>
    <w:rsid w:val="000B28B8"/>
    <w:rsid w:val="000B3342"/>
    <w:rsid w:val="000B39B8"/>
    <w:rsid w:val="000B3A8F"/>
    <w:rsid w:val="000B3B7E"/>
    <w:rsid w:val="000B3BDC"/>
    <w:rsid w:val="000B4312"/>
    <w:rsid w:val="000B4AB9"/>
    <w:rsid w:val="000B58C3"/>
    <w:rsid w:val="000B6145"/>
    <w:rsid w:val="000B61E9"/>
    <w:rsid w:val="000B68AB"/>
    <w:rsid w:val="000B6ACD"/>
    <w:rsid w:val="000B76DD"/>
    <w:rsid w:val="000B76E4"/>
    <w:rsid w:val="000B77F5"/>
    <w:rsid w:val="000B7B32"/>
    <w:rsid w:val="000C1022"/>
    <w:rsid w:val="000C1051"/>
    <w:rsid w:val="000C165A"/>
    <w:rsid w:val="000C1A76"/>
    <w:rsid w:val="000C1E27"/>
    <w:rsid w:val="000C2121"/>
    <w:rsid w:val="000C22BC"/>
    <w:rsid w:val="000C295F"/>
    <w:rsid w:val="000C2E19"/>
    <w:rsid w:val="000C2EF4"/>
    <w:rsid w:val="000C3334"/>
    <w:rsid w:val="000C405D"/>
    <w:rsid w:val="000C49E9"/>
    <w:rsid w:val="000C6A9C"/>
    <w:rsid w:val="000C6F12"/>
    <w:rsid w:val="000C7714"/>
    <w:rsid w:val="000D0C63"/>
    <w:rsid w:val="000D0D07"/>
    <w:rsid w:val="000D40DB"/>
    <w:rsid w:val="000D4237"/>
    <w:rsid w:val="000D4797"/>
    <w:rsid w:val="000D5AA3"/>
    <w:rsid w:val="000D61E3"/>
    <w:rsid w:val="000D61FB"/>
    <w:rsid w:val="000D6C33"/>
    <w:rsid w:val="000D6EAF"/>
    <w:rsid w:val="000D7939"/>
    <w:rsid w:val="000D7B15"/>
    <w:rsid w:val="000D7B57"/>
    <w:rsid w:val="000D7CB7"/>
    <w:rsid w:val="000E0527"/>
    <w:rsid w:val="000E0B8C"/>
    <w:rsid w:val="000E0C0D"/>
    <w:rsid w:val="000E0CA8"/>
    <w:rsid w:val="000E0E86"/>
    <w:rsid w:val="000E14BE"/>
    <w:rsid w:val="000E1707"/>
    <w:rsid w:val="000E1A05"/>
    <w:rsid w:val="000E1BD1"/>
    <w:rsid w:val="000E1C24"/>
    <w:rsid w:val="000E1E92"/>
    <w:rsid w:val="000E33C9"/>
    <w:rsid w:val="000E3526"/>
    <w:rsid w:val="000E4477"/>
    <w:rsid w:val="000E5917"/>
    <w:rsid w:val="000E6447"/>
    <w:rsid w:val="000E65B8"/>
    <w:rsid w:val="000E66A6"/>
    <w:rsid w:val="000E6B27"/>
    <w:rsid w:val="000E6EA7"/>
    <w:rsid w:val="000E7659"/>
    <w:rsid w:val="000F03E7"/>
    <w:rsid w:val="000F06D6"/>
    <w:rsid w:val="000F087C"/>
    <w:rsid w:val="000F0AB6"/>
    <w:rsid w:val="000F0AD5"/>
    <w:rsid w:val="000F0EB1"/>
    <w:rsid w:val="000F1106"/>
    <w:rsid w:val="000F19C2"/>
    <w:rsid w:val="000F1E8B"/>
    <w:rsid w:val="000F20A9"/>
    <w:rsid w:val="000F293E"/>
    <w:rsid w:val="000F2A5D"/>
    <w:rsid w:val="000F3BE9"/>
    <w:rsid w:val="000F3F6C"/>
    <w:rsid w:val="000F442F"/>
    <w:rsid w:val="000F4C20"/>
    <w:rsid w:val="000F4D12"/>
    <w:rsid w:val="000F6460"/>
    <w:rsid w:val="000F6DF3"/>
    <w:rsid w:val="000F7AEC"/>
    <w:rsid w:val="001005FF"/>
    <w:rsid w:val="00100E56"/>
    <w:rsid w:val="001024AB"/>
    <w:rsid w:val="00102B70"/>
    <w:rsid w:val="001037F2"/>
    <w:rsid w:val="00103969"/>
    <w:rsid w:val="00103A47"/>
    <w:rsid w:val="00103C08"/>
    <w:rsid w:val="00103D22"/>
    <w:rsid w:val="00103E5A"/>
    <w:rsid w:val="00105401"/>
    <w:rsid w:val="001059D1"/>
    <w:rsid w:val="00105E05"/>
    <w:rsid w:val="001062FB"/>
    <w:rsid w:val="001063E6"/>
    <w:rsid w:val="00107923"/>
    <w:rsid w:val="001108DC"/>
    <w:rsid w:val="00110B80"/>
    <w:rsid w:val="00111124"/>
    <w:rsid w:val="00111F37"/>
    <w:rsid w:val="0011269C"/>
    <w:rsid w:val="00113C91"/>
    <w:rsid w:val="00113CF4"/>
    <w:rsid w:val="00114013"/>
    <w:rsid w:val="001153EA"/>
    <w:rsid w:val="00115643"/>
    <w:rsid w:val="00115E4C"/>
    <w:rsid w:val="00116698"/>
    <w:rsid w:val="00116765"/>
    <w:rsid w:val="00116F09"/>
    <w:rsid w:val="00117941"/>
    <w:rsid w:val="00117DCA"/>
    <w:rsid w:val="00120A2C"/>
    <w:rsid w:val="00120FA3"/>
    <w:rsid w:val="0012148E"/>
    <w:rsid w:val="001219F5"/>
    <w:rsid w:val="00121A20"/>
    <w:rsid w:val="00122F2E"/>
    <w:rsid w:val="0012377F"/>
    <w:rsid w:val="00124314"/>
    <w:rsid w:val="001244C7"/>
    <w:rsid w:val="00124A98"/>
    <w:rsid w:val="00124ACB"/>
    <w:rsid w:val="00124E91"/>
    <w:rsid w:val="0012535E"/>
    <w:rsid w:val="001262D0"/>
    <w:rsid w:val="0012630B"/>
    <w:rsid w:val="00126B4A"/>
    <w:rsid w:val="001274BE"/>
    <w:rsid w:val="00127867"/>
    <w:rsid w:val="00127BE6"/>
    <w:rsid w:val="00127C02"/>
    <w:rsid w:val="00127E13"/>
    <w:rsid w:val="0013049D"/>
    <w:rsid w:val="0013053D"/>
    <w:rsid w:val="00131004"/>
    <w:rsid w:val="001315EA"/>
    <w:rsid w:val="001318E0"/>
    <w:rsid w:val="00132FD0"/>
    <w:rsid w:val="00133BB0"/>
    <w:rsid w:val="00134105"/>
    <w:rsid w:val="001344C0"/>
    <w:rsid w:val="001346FA"/>
    <w:rsid w:val="00134B44"/>
    <w:rsid w:val="00135252"/>
    <w:rsid w:val="00135915"/>
    <w:rsid w:val="00136A13"/>
    <w:rsid w:val="00136F1F"/>
    <w:rsid w:val="001373AC"/>
    <w:rsid w:val="001373B0"/>
    <w:rsid w:val="00137AB5"/>
    <w:rsid w:val="00137B26"/>
    <w:rsid w:val="00137F0B"/>
    <w:rsid w:val="00140139"/>
    <w:rsid w:val="00140CA2"/>
    <w:rsid w:val="0014226C"/>
    <w:rsid w:val="001426AF"/>
    <w:rsid w:val="00142A1F"/>
    <w:rsid w:val="0014371E"/>
    <w:rsid w:val="00143DA5"/>
    <w:rsid w:val="00145105"/>
    <w:rsid w:val="001458B6"/>
    <w:rsid w:val="00145B73"/>
    <w:rsid w:val="00145C48"/>
    <w:rsid w:val="0014600E"/>
    <w:rsid w:val="0014606E"/>
    <w:rsid w:val="001460BB"/>
    <w:rsid w:val="00147295"/>
    <w:rsid w:val="00147785"/>
    <w:rsid w:val="001477D1"/>
    <w:rsid w:val="00150BAD"/>
    <w:rsid w:val="00150CD1"/>
    <w:rsid w:val="0015134E"/>
    <w:rsid w:val="00151E23"/>
    <w:rsid w:val="001524B8"/>
    <w:rsid w:val="001526E0"/>
    <w:rsid w:val="001527CC"/>
    <w:rsid w:val="0015315B"/>
    <w:rsid w:val="001534C6"/>
    <w:rsid w:val="00153CE4"/>
    <w:rsid w:val="00154015"/>
    <w:rsid w:val="00154421"/>
    <w:rsid w:val="001545A4"/>
    <w:rsid w:val="001547CA"/>
    <w:rsid w:val="00154B19"/>
    <w:rsid w:val="00154BCA"/>
    <w:rsid w:val="001551B5"/>
    <w:rsid w:val="0015672E"/>
    <w:rsid w:val="00156C15"/>
    <w:rsid w:val="0015721B"/>
    <w:rsid w:val="001576E1"/>
    <w:rsid w:val="00157D93"/>
    <w:rsid w:val="00160CC2"/>
    <w:rsid w:val="001616C8"/>
    <w:rsid w:val="0016200A"/>
    <w:rsid w:val="00162779"/>
    <w:rsid w:val="001628E6"/>
    <w:rsid w:val="0016295D"/>
    <w:rsid w:val="001633C0"/>
    <w:rsid w:val="001639B8"/>
    <w:rsid w:val="00163EB4"/>
    <w:rsid w:val="0016435D"/>
    <w:rsid w:val="001643A8"/>
    <w:rsid w:val="00164826"/>
    <w:rsid w:val="00165857"/>
    <w:rsid w:val="001659C1"/>
    <w:rsid w:val="00166FCE"/>
    <w:rsid w:val="001679A4"/>
    <w:rsid w:val="00167D92"/>
    <w:rsid w:val="00172626"/>
    <w:rsid w:val="00173913"/>
    <w:rsid w:val="00173A8E"/>
    <w:rsid w:val="00174240"/>
    <w:rsid w:val="001755C3"/>
    <w:rsid w:val="0017674E"/>
    <w:rsid w:val="00176F92"/>
    <w:rsid w:val="0017728B"/>
    <w:rsid w:val="00177795"/>
    <w:rsid w:val="001777E3"/>
    <w:rsid w:val="00177A03"/>
    <w:rsid w:val="00177EAA"/>
    <w:rsid w:val="0018112D"/>
    <w:rsid w:val="0018143F"/>
    <w:rsid w:val="0018173E"/>
    <w:rsid w:val="001820A5"/>
    <w:rsid w:val="001831DD"/>
    <w:rsid w:val="00183338"/>
    <w:rsid w:val="00183ED2"/>
    <w:rsid w:val="00184FCD"/>
    <w:rsid w:val="00185A82"/>
    <w:rsid w:val="0018665F"/>
    <w:rsid w:val="00186FF3"/>
    <w:rsid w:val="00187948"/>
    <w:rsid w:val="00190537"/>
    <w:rsid w:val="00190A81"/>
    <w:rsid w:val="00190AC1"/>
    <w:rsid w:val="00191811"/>
    <w:rsid w:val="00191871"/>
    <w:rsid w:val="00191C26"/>
    <w:rsid w:val="001920A7"/>
    <w:rsid w:val="00192EAA"/>
    <w:rsid w:val="0019341A"/>
    <w:rsid w:val="00193482"/>
    <w:rsid w:val="00194449"/>
    <w:rsid w:val="00194FD6"/>
    <w:rsid w:val="001953D6"/>
    <w:rsid w:val="00195652"/>
    <w:rsid w:val="001959C0"/>
    <w:rsid w:val="00196198"/>
    <w:rsid w:val="0019679D"/>
    <w:rsid w:val="00197999"/>
    <w:rsid w:val="00197DF9"/>
    <w:rsid w:val="001A0D8D"/>
    <w:rsid w:val="001A1247"/>
    <w:rsid w:val="001A1551"/>
    <w:rsid w:val="001A1987"/>
    <w:rsid w:val="001A22AA"/>
    <w:rsid w:val="001A234F"/>
    <w:rsid w:val="001A2564"/>
    <w:rsid w:val="001A34E0"/>
    <w:rsid w:val="001A3893"/>
    <w:rsid w:val="001A419D"/>
    <w:rsid w:val="001A53E9"/>
    <w:rsid w:val="001A55C9"/>
    <w:rsid w:val="001A5B23"/>
    <w:rsid w:val="001A5C01"/>
    <w:rsid w:val="001A6173"/>
    <w:rsid w:val="001A6CBA"/>
    <w:rsid w:val="001A7C71"/>
    <w:rsid w:val="001A7E29"/>
    <w:rsid w:val="001B02AF"/>
    <w:rsid w:val="001B0796"/>
    <w:rsid w:val="001B0B77"/>
    <w:rsid w:val="001B0D97"/>
    <w:rsid w:val="001B0DBA"/>
    <w:rsid w:val="001B0F92"/>
    <w:rsid w:val="001B11FF"/>
    <w:rsid w:val="001B13A3"/>
    <w:rsid w:val="001B182E"/>
    <w:rsid w:val="001B201D"/>
    <w:rsid w:val="001B2608"/>
    <w:rsid w:val="001B2B59"/>
    <w:rsid w:val="001B302E"/>
    <w:rsid w:val="001B3330"/>
    <w:rsid w:val="001B4135"/>
    <w:rsid w:val="001B4596"/>
    <w:rsid w:val="001B4829"/>
    <w:rsid w:val="001B5274"/>
    <w:rsid w:val="001B5A5D"/>
    <w:rsid w:val="001B5E03"/>
    <w:rsid w:val="001B60E6"/>
    <w:rsid w:val="001B6396"/>
    <w:rsid w:val="001B6C82"/>
    <w:rsid w:val="001B734D"/>
    <w:rsid w:val="001B79CC"/>
    <w:rsid w:val="001B7B9D"/>
    <w:rsid w:val="001C14B0"/>
    <w:rsid w:val="001C1CE5"/>
    <w:rsid w:val="001C24A1"/>
    <w:rsid w:val="001C2734"/>
    <w:rsid w:val="001C2DC3"/>
    <w:rsid w:val="001C37A5"/>
    <w:rsid w:val="001C39C2"/>
    <w:rsid w:val="001C3D2A"/>
    <w:rsid w:val="001C5B9A"/>
    <w:rsid w:val="001C600B"/>
    <w:rsid w:val="001C601B"/>
    <w:rsid w:val="001C6495"/>
    <w:rsid w:val="001C6B7C"/>
    <w:rsid w:val="001C75E5"/>
    <w:rsid w:val="001C7974"/>
    <w:rsid w:val="001D0CC0"/>
    <w:rsid w:val="001D11F6"/>
    <w:rsid w:val="001D1531"/>
    <w:rsid w:val="001D155E"/>
    <w:rsid w:val="001D2D52"/>
    <w:rsid w:val="001D305B"/>
    <w:rsid w:val="001D370B"/>
    <w:rsid w:val="001D3AC0"/>
    <w:rsid w:val="001D4F60"/>
    <w:rsid w:val="001D51BA"/>
    <w:rsid w:val="001D5560"/>
    <w:rsid w:val="001D5739"/>
    <w:rsid w:val="001D6342"/>
    <w:rsid w:val="001D6964"/>
    <w:rsid w:val="001D699A"/>
    <w:rsid w:val="001D6D53"/>
    <w:rsid w:val="001D7429"/>
    <w:rsid w:val="001D74A6"/>
    <w:rsid w:val="001D7947"/>
    <w:rsid w:val="001D7B4B"/>
    <w:rsid w:val="001E2A82"/>
    <w:rsid w:val="001E5274"/>
    <w:rsid w:val="001E58E2"/>
    <w:rsid w:val="001E63B9"/>
    <w:rsid w:val="001E67F8"/>
    <w:rsid w:val="001E7AED"/>
    <w:rsid w:val="001E7FD4"/>
    <w:rsid w:val="001F12BD"/>
    <w:rsid w:val="001F13CA"/>
    <w:rsid w:val="001F195D"/>
    <w:rsid w:val="001F3916"/>
    <w:rsid w:val="001F4CF1"/>
    <w:rsid w:val="001F4DF1"/>
    <w:rsid w:val="001F4FD8"/>
    <w:rsid w:val="001F54C5"/>
    <w:rsid w:val="001F58F7"/>
    <w:rsid w:val="001F5C9E"/>
    <w:rsid w:val="001F5D19"/>
    <w:rsid w:val="001F662C"/>
    <w:rsid w:val="001F6B1C"/>
    <w:rsid w:val="001F6D35"/>
    <w:rsid w:val="001F6F23"/>
    <w:rsid w:val="001F7074"/>
    <w:rsid w:val="001F7C6B"/>
    <w:rsid w:val="001F7CEE"/>
    <w:rsid w:val="0020033E"/>
    <w:rsid w:val="00200490"/>
    <w:rsid w:val="00201F3A"/>
    <w:rsid w:val="00202377"/>
    <w:rsid w:val="00202E3E"/>
    <w:rsid w:val="00203F96"/>
    <w:rsid w:val="002056A6"/>
    <w:rsid w:val="002069B2"/>
    <w:rsid w:val="002079AC"/>
    <w:rsid w:val="00207FA3"/>
    <w:rsid w:val="002106DE"/>
    <w:rsid w:val="00210AA3"/>
    <w:rsid w:val="002111D3"/>
    <w:rsid w:val="00211867"/>
    <w:rsid w:val="00211B48"/>
    <w:rsid w:val="002126AF"/>
    <w:rsid w:val="00212BBA"/>
    <w:rsid w:val="00212E45"/>
    <w:rsid w:val="0021337A"/>
    <w:rsid w:val="002138AE"/>
    <w:rsid w:val="00214DA8"/>
    <w:rsid w:val="0021505A"/>
    <w:rsid w:val="002152DE"/>
    <w:rsid w:val="00215423"/>
    <w:rsid w:val="002154EB"/>
    <w:rsid w:val="002158FA"/>
    <w:rsid w:val="0021607F"/>
    <w:rsid w:val="00216BB1"/>
    <w:rsid w:val="00216EC9"/>
    <w:rsid w:val="00217026"/>
    <w:rsid w:val="00217814"/>
    <w:rsid w:val="00217B3A"/>
    <w:rsid w:val="00220600"/>
    <w:rsid w:val="002208F1"/>
    <w:rsid w:val="00220F0F"/>
    <w:rsid w:val="00221DBD"/>
    <w:rsid w:val="00222036"/>
    <w:rsid w:val="002224DB"/>
    <w:rsid w:val="00222A3E"/>
    <w:rsid w:val="00223690"/>
    <w:rsid w:val="002236FF"/>
    <w:rsid w:val="00223FCB"/>
    <w:rsid w:val="002252C3"/>
    <w:rsid w:val="00225C54"/>
    <w:rsid w:val="00225D64"/>
    <w:rsid w:val="00225D7D"/>
    <w:rsid w:val="00225D8A"/>
    <w:rsid w:val="00226730"/>
    <w:rsid w:val="00226C96"/>
    <w:rsid w:val="00227FBC"/>
    <w:rsid w:val="00230765"/>
    <w:rsid w:val="00230BFA"/>
    <w:rsid w:val="00231932"/>
    <w:rsid w:val="002319E4"/>
    <w:rsid w:val="002331A5"/>
    <w:rsid w:val="00233203"/>
    <w:rsid w:val="0023386D"/>
    <w:rsid w:val="002346F0"/>
    <w:rsid w:val="002349E3"/>
    <w:rsid w:val="00235632"/>
    <w:rsid w:val="00235872"/>
    <w:rsid w:val="00235B7D"/>
    <w:rsid w:val="0023620A"/>
    <w:rsid w:val="00237CBA"/>
    <w:rsid w:val="00237D40"/>
    <w:rsid w:val="00241559"/>
    <w:rsid w:val="00241628"/>
    <w:rsid w:val="00241929"/>
    <w:rsid w:val="00241A17"/>
    <w:rsid w:val="00243285"/>
    <w:rsid w:val="002434FE"/>
    <w:rsid w:val="002435B3"/>
    <w:rsid w:val="00243BC1"/>
    <w:rsid w:val="00244BB4"/>
    <w:rsid w:val="00245487"/>
    <w:rsid w:val="002458EB"/>
    <w:rsid w:val="002465BD"/>
    <w:rsid w:val="00246DBB"/>
    <w:rsid w:val="002500C8"/>
    <w:rsid w:val="00250283"/>
    <w:rsid w:val="00250C90"/>
    <w:rsid w:val="00250DED"/>
    <w:rsid w:val="00251C1D"/>
    <w:rsid w:val="0025227E"/>
    <w:rsid w:val="002523CE"/>
    <w:rsid w:val="00254F05"/>
    <w:rsid w:val="00254F50"/>
    <w:rsid w:val="00255E6C"/>
    <w:rsid w:val="002567E8"/>
    <w:rsid w:val="00256BC5"/>
    <w:rsid w:val="002570FD"/>
    <w:rsid w:val="00257543"/>
    <w:rsid w:val="0025787A"/>
    <w:rsid w:val="00257A99"/>
    <w:rsid w:val="00260572"/>
    <w:rsid w:val="00260F39"/>
    <w:rsid w:val="0026178D"/>
    <w:rsid w:val="002617E7"/>
    <w:rsid w:val="00261FC8"/>
    <w:rsid w:val="00262637"/>
    <w:rsid w:val="00262937"/>
    <w:rsid w:val="00263089"/>
    <w:rsid w:val="002634C8"/>
    <w:rsid w:val="00263889"/>
    <w:rsid w:val="00263B78"/>
    <w:rsid w:val="00264228"/>
    <w:rsid w:val="00264334"/>
    <w:rsid w:val="002645A3"/>
    <w:rsid w:val="00264731"/>
    <w:rsid w:val="0026473E"/>
    <w:rsid w:val="0026498A"/>
    <w:rsid w:val="0026600D"/>
    <w:rsid w:val="00266214"/>
    <w:rsid w:val="00266E35"/>
    <w:rsid w:val="00266EF7"/>
    <w:rsid w:val="002674F5"/>
    <w:rsid w:val="002675E7"/>
    <w:rsid w:val="00267AC0"/>
    <w:rsid w:val="00267C83"/>
    <w:rsid w:val="00271331"/>
    <w:rsid w:val="0027144F"/>
    <w:rsid w:val="00271855"/>
    <w:rsid w:val="00271F3A"/>
    <w:rsid w:val="0027204E"/>
    <w:rsid w:val="0027240B"/>
    <w:rsid w:val="002728C4"/>
    <w:rsid w:val="00272945"/>
    <w:rsid w:val="00272A50"/>
    <w:rsid w:val="00272D49"/>
    <w:rsid w:val="00273278"/>
    <w:rsid w:val="002737B6"/>
    <w:rsid w:val="002737F4"/>
    <w:rsid w:val="00274ACA"/>
    <w:rsid w:val="00275791"/>
    <w:rsid w:val="002768EC"/>
    <w:rsid w:val="00276D4B"/>
    <w:rsid w:val="002805F5"/>
    <w:rsid w:val="00280751"/>
    <w:rsid w:val="00280892"/>
    <w:rsid w:val="00280929"/>
    <w:rsid w:val="00281175"/>
    <w:rsid w:val="002815CD"/>
    <w:rsid w:val="002816F4"/>
    <w:rsid w:val="00281D03"/>
    <w:rsid w:val="0028280A"/>
    <w:rsid w:val="002832C4"/>
    <w:rsid w:val="00283C95"/>
    <w:rsid w:val="00284BAD"/>
    <w:rsid w:val="00285261"/>
    <w:rsid w:val="00286282"/>
    <w:rsid w:val="002867FE"/>
    <w:rsid w:val="00286ACD"/>
    <w:rsid w:val="00287838"/>
    <w:rsid w:val="002907B5"/>
    <w:rsid w:val="0029144C"/>
    <w:rsid w:val="00291F88"/>
    <w:rsid w:val="00292EB7"/>
    <w:rsid w:val="002932C5"/>
    <w:rsid w:val="00293B00"/>
    <w:rsid w:val="002942D0"/>
    <w:rsid w:val="0029519B"/>
    <w:rsid w:val="00295827"/>
    <w:rsid w:val="00295E83"/>
    <w:rsid w:val="00296227"/>
    <w:rsid w:val="002967B7"/>
    <w:rsid w:val="00296F44"/>
    <w:rsid w:val="0029777D"/>
    <w:rsid w:val="00297FF4"/>
    <w:rsid w:val="002A055E"/>
    <w:rsid w:val="002A08D5"/>
    <w:rsid w:val="002A0CEB"/>
    <w:rsid w:val="002A1883"/>
    <w:rsid w:val="002A1D4E"/>
    <w:rsid w:val="002A2070"/>
    <w:rsid w:val="002A2113"/>
    <w:rsid w:val="002A2869"/>
    <w:rsid w:val="002A2984"/>
    <w:rsid w:val="002A3AE3"/>
    <w:rsid w:val="002A3DA3"/>
    <w:rsid w:val="002A4DEA"/>
    <w:rsid w:val="002A5026"/>
    <w:rsid w:val="002A5703"/>
    <w:rsid w:val="002A65BC"/>
    <w:rsid w:val="002A6743"/>
    <w:rsid w:val="002A6844"/>
    <w:rsid w:val="002A74A2"/>
    <w:rsid w:val="002A7506"/>
    <w:rsid w:val="002A7942"/>
    <w:rsid w:val="002A7E21"/>
    <w:rsid w:val="002B027F"/>
    <w:rsid w:val="002B03DF"/>
    <w:rsid w:val="002B0454"/>
    <w:rsid w:val="002B05F8"/>
    <w:rsid w:val="002B0822"/>
    <w:rsid w:val="002B0B1B"/>
    <w:rsid w:val="002B173D"/>
    <w:rsid w:val="002B1C2C"/>
    <w:rsid w:val="002B1DDF"/>
    <w:rsid w:val="002B1E42"/>
    <w:rsid w:val="002B1E88"/>
    <w:rsid w:val="002B2469"/>
    <w:rsid w:val="002B24D6"/>
    <w:rsid w:val="002B2735"/>
    <w:rsid w:val="002B2C61"/>
    <w:rsid w:val="002B3328"/>
    <w:rsid w:val="002B3503"/>
    <w:rsid w:val="002B5069"/>
    <w:rsid w:val="002B6017"/>
    <w:rsid w:val="002B6E9C"/>
    <w:rsid w:val="002B7068"/>
    <w:rsid w:val="002C02C4"/>
    <w:rsid w:val="002C04C1"/>
    <w:rsid w:val="002C07A4"/>
    <w:rsid w:val="002C0A75"/>
    <w:rsid w:val="002C0EE5"/>
    <w:rsid w:val="002C2F08"/>
    <w:rsid w:val="002C33E3"/>
    <w:rsid w:val="002C366A"/>
    <w:rsid w:val="002C41E6"/>
    <w:rsid w:val="002C4D07"/>
    <w:rsid w:val="002C5BF3"/>
    <w:rsid w:val="002C5EBC"/>
    <w:rsid w:val="002C6480"/>
    <w:rsid w:val="002C6B3E"/>
    <w:rsid w:val="002C6BB5"/>
    <w:rsid w:val="002C6E51"/>
    <w:rsid w:val="002C7463"/>
    <w:rsid w:val="002C7E60"/>
    <w:rsid w:val="002C7EF5"/>
    <w:rsid w:val="002D00DD"/>
    <w:rsid w:val="002D071A"/>
    <w:rsid w:val="002D08C6"/>
    <w:rsid w:val="002D24AA"/>
    <w:rsid w:val="002D34B2"/>
    <w:rsid w:val="002D4312"/>
    <w:rsid w:val="002D45B4"/>
    <w:rsid w:val="002D5F5B"/>
    <w:rsid w:val="002D6A76"/>
    <w:rsid w:val="002D70DA"/>
    <w:rsid w:val="002D7354"/>
    <w:rsid w:val="002D7637"/>
    <w:rsid w:val="002D7725"/>
    <w:rsid w:val="002D792C"/>
    <w:rsid w:val="002D7989"/>
    <w:rsid w:val="002D7AA6"/>
    <w:rsid w:val="002D7AFD"/>
    <w:rsid w:val="002D7C44"/>
    <w:rsid w:val="002E1304"/>
    <w:rsid w:val="002E1757"/>
    <w:rsid w:val="002E17F2"/>
    <w:rsid w:val="002E195B"/>
    <w:rsid w:val="002E3139"/>
    <w:rsid w:val="002E3C56"/>
    <w:rsid w:val="002E3C8C"/>
    <w:rsid w:val="002E3F1A"/>
    <w:rsid w:val="002E5058"/>
    <w:rsid w:val="002E54B9"/>
    <w:rsid w:val="002E6B03"/>
    <w:rsid w:val="002E7025"/>
    <w:rsid w:val="002E7908"/>
    <w:rsid w:val="002E7B7F"/>
    <w:rsid w:val="002E7CAE"/>
    <w:rsid w:val="002E7EC1"/>
    <w:rsid w:val="002F0940"/>
    <w:rsid w:val="002F2771"/>
    <w:rsid w:val="002F2E9A"/>
    <w:rsid w:val="002F37A9"/>
    <w:rsid w:val="002F427E"/>
    <w:rsid w:val="002F4B84"/>
    <w:rsid w:val="002F4E97"/>
    <w:rsid w:val="002F4F24"/>
    <w:rsid w:val="002F53C1"/>
    <w:rsid w:val="002F674D"/>
    <w:rsid w:val="002F6CE4"/>
    <w:rsid w:val="002F77CB"/>
    <w:rsid w:val="002F7C51"/>
    <w:rsid w:val="00301063"/>
    <w:rsid w:val="0030110F"/>
    <w:rsid w:val="0030189D"/>
    <w:rsid w:val="003018E7"/>
    <w:rsid w:val="00301CE6"/>
    <w:rsid w:val="0030256B"/>
    <w:rsid w:val="0030268D"/>
    <w:rsid w:val="00302D67"/>
    <w:rsid w:val="003032A1"/>
    <w:rsid w:val="00303B3B"/>
    <w:rsid w:val="0030501F"/>
    <w:rsid w:val="00306431"/>
    <w:rsid w:val="0030685B"/>
    <w:rsid w:val="00306904"/>
    <w:rsid w:val="00307BA1"/>
    <w:rsid w:val="00310F46"/>
    <w:rsid w:val="00311702"/>
    <w:rsid w:val="00311C08"/>
    <w:rsid w:val="00311E82"/>
    <w:rsid w:val="0031292D"/>
    <w:rsid w:val="003137C3"/>
    <w:rsid w:val="00313B02"/>
    <w:rsid w:val="00313C97"/>
    <w:rsid w:val="00313FD6"/>
    <w:rsid w:val="003143BD"/>
    <w:rsid w:val="00314439"/>
    <w:rsid w:val="00314896"/>
    <w:rsid w:val="003149AC"/>
    <w:rsid w:val="00314AF6"/>
    <w:rsid w:val="00315C8C"/>
    <w:rsid w:val="003173F9"/>
    <w:rsid w:val="003203ED"/>
    <w:rsid w:val="00320889"/>
    <w:rsid w:val="00321608"/>
    <w:rsid w:val="00321A03"/>
    <w:rsid w:val="00321D82"/>
    <w:rsid w:val="00321EF3"/>
    <w:rsid w:val="00322423"/>
    <w:rsid w:val="003225B2"/>
    <w:rsid w:val="00322C9F"/>
    <w:rsid w:val="003238F1"/>
    <w:rsid w:val="00323925"/>
    <w:rsid w:val="003239F9"/>
    <w:rsid w:val="0032408F"/>
    <w:rsid w:val="0032465F"/>
    <w:rsid w:val="00324879"/>
    <w:rsid w:val="00324D23"/>
    <w:rsid w:val="003260A0"/>
    <w:rsid w:val="00326596"/>
    <w:rsid w:val="00326EFA"/>
    <w:rsid w:val="00326F9C"/>
    <w:rsid w:val="00327A1D"/>
    <w:rsid w:val="00331751"/>
    <w:rsid w:val="00333EC0"/>
    <w:rsid w:val="003340E8"/>
    <w:rsid w:val="00334579"/>
    <w:rsid w:val="00334C3D"/>
    <w:rsid w:val="00335023"/>
    <w:rsid w:val="0033515F"/>
    <w:rsid w:val="00335858"/>
    <w:rsid w:val="00335D68"/>
    <w:rsid w:val="00336BDA"/>
    <w:rsid w:val="00336F44"/>
    <w:rsid w:val="00340DB0"/>
    <w:rsid w:val="00342BD7"/>
    <w:rsid w:val="00343A07"/>
    <w:rsid w:val="00343BCF"/>
    <w:rsid w:val="00344104"/>
    <w:rsid w:val="0034642D"/>
    <w:rsid w:val="00346DB5"/>
    <w:rsid w:val="003477B1"/>
    <w:rsid w:val="00351477"/>
    <w:rsid w:val="00352551"/>
    <w:rsid w:val="00352FBA"/>
    <w:rsid w:val="00353751"/>
    <w:rsid w:val="0035482C"/>
    <w:rsid w:val="00354F09"/>
    <w:rsid w:val="0035542F"/>
    <w:rsid w:val="00355A50"/>
    <w:rsid w:val="00356304"/>
    <w:rsid w:val="00356777"/>
    <w:rsid w:val="00356C9A"/>
    <w:rsid w:val="00357380"/>
    <w:rsid w:val="0035784C"/>
    <w:rsid w:val="00357CE6"/>
    <w:rsid w:val="00357E45"/>
    <w:rsid w:val="003601AA"/>
    <w:rsid w:val="003602D9"/>
    <w:rsid w:val="003604CE"/>
    <w:rsid w:val="00360A18"/>
    <w:rsid w:val="00361001"/>
    <w:rsid w:val="00361E1D"/>
    <w:rsid w:val="003628C5"/>
    <w:rsid w:val="00362AD9"/>
    <w:rsid w:val="003631B1"/>
    <w:rsid w:val="00364A03"/>
    <w:rsid w:val="00364ECE"/>
    <w:rsid w:val="00365497"/>
    <w:rsid w:val="00366218"/>
    <w:rsid w:val="0036719A"/>
    <w:rsid w:val="00367735"/>
    <w:rsid w:val="0037085D"/>
    <w:rsid w:val="00370CE0"/>
    <w:rsid w:val="00370E47"/>
    <w:rsid w:val="00371F77"/>
    <w:rsid w:val="003728F6"/>
    <w:rsid w:val="003734CD"/>
    <w:rsid w:val="00373A25"/>
    <w:rsid w:val="00373C37"/>
    <w:rsid w:val="00373D7E"/>
    <w:rsid w:val="003742AC"/>
    <w:rsid w:val="00374DC0"/>
    <w:rsid w:val="00374E14"/>
    <w:rsid w:val="00375126"/>
    <w:rsid w:val="00375ADD"/>
    <w:rsid w:val="00375B52"/>
    <w:rsid w:val="00375EEC"/>
    <w:rsid w:val="00377CE1"/>
    <w:rsid w:val="00377ED8"/>
    <w:rsid w:val="00377F09"/>
    <w:rsid w:val="00381204"/>
    <w:rsid w:val="00381894"/>
    <w:rsid w:val="00381E42"/>
    <w:rsid w:val="0038283F"/>
    <w:rsid w:val="003835A4"/>
    <w:rsid w:val="003838D4"/>
    <w:rsid w:val="00383908"/>
    <w:rsid w:val="00383B4D"/>
    <w:rsid w:val="00383EC4"/>
    <w:rsid w:val="00384FBC"/>
    <w:rsid w:val="0038546F"/>
    <w:rsid w:val="00385BF0"/>
    <w:rsid w:val="00385D40"/>
    <w:rsid w:val="00385F03"/>
    <w:rsid w:val="003862CF"/>
    <w:rsid w:val="00386546"/>
    <w:rsid w:val="00386CAB"/>
    <w:rsid w:val="00386EFE"/>
    <w:rsid w:val="00387507"/>
    <w:rsid w:val="0038783E"/>
    <w:rsid w:val="00387CD7"/>
    <w:rsid w:val="00390EE5"/>
    <w:rsid w:val="0039109C"/>
    <w:rsid w:val="003917FB"/>
    <w:rsid w:val="0039195D"/>
    <w:rsid w:val="003928C2"/>
    <w:rsid w:val="00392A1C"/>
    <w:rsid w:val="00392C0A"/>
    <w:rsid w:val="003939FF"/>
    <w:rsid w:val="00393C69"/>
    <w:rsid w:val="0039456E"/>
    <w:rsid w:val="0039547B"/>
    <w:rsid w:val="003963FA"/>
    <w:rsid w:val="00396DBC"/>
    <w:rsid w:val="003974D4"/>
    <w:rsid w:val="0039756C"/>
    <w:rsid w:val="00397792"/>
    <w:rsid w:val="003A0B4C"/>
    <w:rsid w:val="003A0FA7"/>
    <w:rsid w:val="003A1202"/>
    <w:rsid w:val="003A1429"/>
    <w:rsid w:val="003A16D0"/>
    <w:rsid w:val="003A17AA"/>
    <w:rsid w:val="003A2223"/>
    <w:rsid w:val="003A2A0F"/>
    <w:rsid w:val="003A2E66"/>
    <w:rsid w:val="003A2FAB"/>
    <w:rsid w:val="003A3C2B"/>
    <w:rsid w:val="003A3E08"/>
    <w:rsid w:val="003A4595"/>
    <w:rsid w:val="003A45A1"/>
    <w:rsid w:val="003A573D"/>
    <w:rsid w:val="003A59F6"/>
    <w:rsid w:val="003A5B0A"/>
    <w:rsid w:val="003A6BAC"/>
    <w:rsid w:val="003A7235"/>
    <w:rsid w:val="003A7E73"/>
    <w:rsid w:val="003A7EF3"/>
    <w:rsid w:val="003B0439"/>
    <w:rsid w:val="003B04A5"/>
    <w:rsid w:val="003B10C7"/>
    <w:rsid w:val="003B159C"/>
    <w:rsid w:val="003B1986"/>
    <w:rsid w:val="003B1A4F"/>
    <w:rsid w:val="003B2EB3"/>
    <w:rsid w:val="003B2F02"/>
    <w:rsid w:val="003B369F"/>
    <w:rsid w:val="003B36A3"/>
    <w:rsid w:val="003B39CD"/>
    <w:rsid w:val="003B4433"/>
    <w:rsid w:val="003B5677"/>
    <w:rsid w:val="003B5A92"/>
    <w:rsid w:val="003B5FE0"/>
    <w:rsid w:val="003B6143"/>
    <w:rsid w:val="003B6BF5"/>
    <w:rsid w:val="003B7FE5"/>
    <w:rsid w:val="003C11C8"/>
    <w:rsid w:val="003C1389"/>
    <w:rsid w:val="003C1681"/>
    <w:rsid w:val="003C2702"/>
    <w:rsid w:val="003C39C9"/>
    <w:rsid w:val="003C3C79"/>
    <w:rsid w:val="003C3E54"/>
    <w:rsid w:val="003C4299"/>
    <w:rsid w:val="003C44E4"/>
    <w:rsid w:val="003C4610"/>
    <w:rsid w:val="003C4C50"/>
    <w:rsid w:val="003C5522"/>
    <w:rsid w:val="003C5544"/>
    <w:rsid w:val="003C676F"/>
    <w:rsid w:val="003C6C3B"/>
    <w:rsid w:val="003C7806"/>
    <w:rsid w:val="003C7F02"/>
    <w:rsid w:val="003D1079"/>
    <w:rsid w:val="003D109F"/>
    <w:rsid w:val="003D2478"/>
    <w:rsid w:val="003D2FC4"/>
    <w:rsid w:val="003D3416"/>
    <w:rsid w:val="003D3917"/>
    <w:rsid w:val="003D3C45"/>
    <w:rsid w:val="003D3FC8"/>
    <w:rsid w:val="003D46D7"/>
    <w:rsid w:val="003D519F"/>
    <w:rsid w:val="003D5981"/>
    <w:rsid w:val="003D5B1F"/>
    <w:rsid w:val="003D6283"/>
    <w:rsid w:val="003D6528"/>
    <w:rsid w:val="003D6C9D"/>
    <w:rsid w:val="003D7100"/>
    <w:rsid w:val="003D72FA"/>
    <w:rsid w:val="003D7907"/>
    <w:rsid w:val="003D7F04"/>
    <w:rsid w:val="003E0438"/>
    <w:rsid w:val="003E09F7"/>
    <w:rsid w:val="003E1306"/>
    <w:rsid w:val="003E15FA"/>
    <w:rsid w:val="003E1AE7"/>
    <w:rsid w:val="003E1E10"/>
    <w:rsid w:val="003E23CE"/>
    <w:rsid w:val="003E29FA"/>
    <w:rsid w:val="003E30DA"/>
    <w:rsid w:val="003E394A"/>
    <w:rsid w:val="003E39E5"/>
    <w:rsid w:val="003E42D9"/>
    <w:rsid w:val="003E4FDA"/>
    <w:rsid w:val="003E511E"/>
    <w:rsid w:val="003E52B8"/>
    <w:rsid w:val="003E55E4"/>
    <w:rsid w:val="003E57A4"/>
    <w:rsid w:val="003E5ABA"/>
    <w:rsid w:val="003E5D4D"/>
    <w:rsid w:val="003E6B83"/>
    <w:rsid w:val="003E74E3"/>
    <w:rsid w:val="003F0022"/>
    <w:rsid w:val="003F05C7"/>
    <w:rsid w:val="003F132F"/>
    <w:rsid w:val="003F1597"/>
    <w:rsid w:val="003F1D98"/>
    <w:rsid w:val="003F2AF6"/>
    <w:rsid w:val="003F2CD4"/>
    <w:rsid w:val="003F2F94"/>
    <w:rsid w:val="003F30C6"/>
    <w:rsid w:val="003F4139"/>
    <w:rsid w:val="003F4516"/>
    <w:rsid w:val="003F4F84"/>
    <w:rsid w:val="003F5998"/>
    <w:rsid w:val="003F5B5D"/>
    <w:rsid w:val="003F5F5D"/>
    <w:rsid w:val="003F6BBE"/>
    <w:rsid w:val="003F70F9"/>
    <w:rsid w:val="003F711D"/>
    <w:rsid w:val="004000E8"/>
    <w:rsid w:val="00400447"/>
    <w:rsid w:val="00400582"/>
    <w:rsid w:val="00400798"/>
    <w:rsid w:val="00400A34"/>
    <w:rsid w:val="00400C1C"/>
    <w:rsid w:val="0040158F"/>
    <w:rsid w:val="004027F0"/>
    <w:rsid w:val="00402E2B"/>
    <w:rsid w:val="00403D6E"/>
    <w:rsid w:val="00403E59"/>
    <w:rsid w:val="004042F9"/>
    <w:rsid w:val="0040512B"/>
    <w:rsid w:val="004057F2"/>
    <w:rsid w:val="00405CA5"/>
    <w:rsid w:val="004066B5"/>
    <w:rsid w:val="00407093"/>
    <w:rsid w:val="00407493"/>
    <w:rsid w:val="00407AEE"/>
    <w:rsid w:val="00407CD3"/>
    <w:rsid w:val="00410134"/>
    <w:rsid w:val="00410B72"/>
    <w:rsid w:val="00410F18"/>
    <w:rsid w:val="00411462"/>
    <w:rsid w:val="00411D97"/>
    <w:rsid w:val="004120E5"/>
    <w:rsid w:val="0041263E"/>
    <w:rsid w:val="004126AF"/>
    <w:rsid w:val="00413AAC"/>
    <w:rsid w:val="00413C85"/>
    <w:rsid w:val="00414A23"/>
    <w:rsid w:val="0041537B"/>
    <w:rsid w:val="00415B2F"/>
    <w:rsid w:val="00415E92"/>
    <w:rsid w:val="00415ED5"/>
    <w:rsid w:val="00417363"/>
    <w:rsid w:val="004202FE"/>
    <w:rsid w:val="00420BE8"/>
    <w:rsid w:val="00420E8C"/>
    <w:rsid w:val="00421105"/>
    <w:rsid w:val="004212AD"/>
    <w:rsid w:val="00421D64"/>
    <w:rsid w:val="004221A4"/>
    <w:rsid w:val="004242F4"/>
    <w:rsid w:val="00424985"/>
    <w:rsid w:val="0042529C"/>
    <w:rsid w:val="0042539C"/>
    <w:rsid w:val="00425A19"/>
    <w:rsid w:val="00425DD3"/>
    <w:rsid w:val="004260BA"/>
    <w:rsid w:val="0042640B"/>
    <w:rsid w:val="004264AD"/>
    <w:rsid w:val="00427248"/>
    <w:rsid w:val="00427DEC"/>
    <w:rsid w:val="0043013D"/>
    <w:rsid w:val="00430954"/>
    <w:rsid w:val="00430CEF"/>
    <w:rsid w:val="00431107"/>
    <w:rsid w:val="004326E7"/>
    <w:rsid w:val="004333D3"/>
    <w:rsid w:val="00433932"/>
    <w:rsid w:val="00433BEA"/>
    <w:rsid w:val="00434AB5"/>
    <w:rsid w:val="00434E21"/>
    <w:rsid w:val="004364A3"/>
    <w:rsid w:val="0043677B"/>
    <w:rsid w:val="004370A1"/>
    <w:rsid w:val="004370F5"/>
    <w:rsid w:val="0043730B"/>
    <w:rsid w:val="00437447"/>
    <w:rsid w:val="00437D22"/>
    <w:rsid w:val="0044194A"/>
    <w:rsid w:val="00441A92"/>
    <w:rsid w:val="00441E50"/>
    <w:rsid w:val="004426C4"/>
    <w:rsid w:val="004428BE"/>
    <w:rsid w:val="004429D7"/>
    <w:rsid w:val="00442F8E"/>
    <w:rsid w:val="00443316"/>
    <w:rsid w:val="004448F0"/>
    <w:rsid w:val="00444F56"/>
    <w:rsid w:val="004456EA"/>
    <w:rsid w:val="0044591B"/>
    <w:rsid w:val="00446331"/>
    <w:rsid w:val="00446488"/>
    <w:rsid w:val="00446530"/>
    <w:rsid w:val="0044692D"/>
    <w:rsid w:val="00446A62"/>
    <w:rsid w:val="00446AC8"/>
    <w:rsid w:val="00446CC4"/>
    <w:rsid w:val="00446DEA"/>
    <w:rsid w:val="00446ECB"/>
    <w:rsid w:val="0044726F"/>
    <w:rsid w:val="00447C19"/>
    <w:rsid w:val="00447EC9"/>
    <w:rsid w:val="00450352"/>
    <w:rsid w:val="004517AA"/>
    <w:rsid w:val="0045193C"/>
    <w:rsid w:val="00452243"/>
    <w:rsid w:val="00452CA3"/>
    <w:rsid w:val="00452CAC"/>
    <w:rsid w:val="00452CC2"/>
    <w:rsid w:val="00453017"/>
    <w:rsid w:val="004534C1"/>
    <w:rsid w:val="00453A5A"/>
    <w:rsid w:val="00453CA8"/>
    <w:rsid w:val="00453E7A"/>
    <w:rsid w:val="004541B1"/>
    <w:rsid w:val="004559A6"/>
    <w:rsid w:val="00455DDE"/>
    <w:rsid w:val="004570F2"/>
    <w:rsid w:val="0045720E"/>
    <w:rsid w:val="004573A3"/>
    <w:rsid w:val="00457565"/>
    <w:rsid w:val="00457B71"/>
    <w:rsid w:val="0046046D"/>
    <w:rsid w:val="004604B5"/>
    <w:rsid w:val="0046078C"/>
    <w:rsid w:val="004607B4"/>
    <w:rsid w:val="00460B17"/>
    <w:rsid w:val="00460DCA"/>
    <w:rsid w:val="00461570"/>
    <w:rsid w:val="00462113"/>
    <w:rsid w:val="004625A9"/>
    <w:rsid w:val="004633C9"/>
    <w:rsid w:val="0046384C"/>
    <w:rsid w:val="00463D4C"/>
    <w:rsid w:val="004640DE"/>
    <w:rsid w:val="00464BCD"/>
    <w:rsid w:val="0046534F"/>
    <w:rsid w:val="004654D0"/>
    <w:rsid w:val="00465A63"/>
    <w:rsid w:val="00465F3A"/>
    <w:rsid w:val="004669E2"/>
    <w:rsid w:val="0046732F"/>
    <w:rsid w:val="00467808"/>
    <w:rsid w:val="00467CE5"/>
    <w:rsid w:val="00470042"/>
    <w:rsid w:val="00470C31"/>
    <w:rsid w:val="00470EA8"/>
    <w:rsid w:val="00470EBE"/>
    <w:rsid w:val="00471329"/>
    <w:rsid w:val="0047261C"/>
    <w:rsid w:val="004734D0"/>
    <w:rsid w:val="004737B8"/>
    <w:rsid w:val="00473968"/>
    <w:rsid w:val="00473D92"/>
    <w:rsid w:val="00473DC8"/>
    <w:rsid w:val="00473DE9"/>
    <w:rsid w:val="00473E2B"/>
    <w:rsid w:val="004740E0"/>
    <w:rsid w:val="0047556B"/>
    <w:rsid w:val="00476728"/>
    <w:rsid w:val="00476E08"/>
    <w:rsid w:val="00477534"/>
    <w:rsid w:val="00477768"/>
    <w:rsid w:val="00477970"/>
    <w:rsid w:val="00477D2C"/>
    <w:rsid w:val="004804E8"/>
    <w:rsid w:val="004805E9"/>
    <w:rsid w:val="0048072F"/>
    <w:rsid w:val="004808BE"/>
    <w:rsid w:val="0048134E"/>
    <w:rsid w:val="00481E04"/>
    <w:rsid w:val="00483C40"/>
    <w:rsid w:val="0048518F"/>
    <w:rsid w:val="004856E2"/>
    <w:rsid w:val="00486103"/>
    <w:rsid w:val="00486C3D"/>
    <w:rsid w:val="00486FB3"/>
    <w:rsid w:val="00490A36"/>
    <w:rsid w:val="00490FCB"/>
    <w:rsid w:val="00491145"/>
    <w:rsid w:val="00491560"/>
    <w:rsid w:val="004922E6"/>
    <w:rsid w:val="00492363"/>
    <w:rsid w:val="00492695"/>
    <w:rsid w:val="004926A5"/>
    <w:rsid w:val="00492BC5"/>
    <w:rsid w:val="00492C89"/>
    <w:rsid w:val="00492EA8"/>
    <w:rsid w:val="004936C1"/>
    <w:rsid w:val="004938DE"/>
    <w:rsid w:val="004945B1"/>
    <w:rsid w:val="004949CF"/>
    <w:rsid w:val="00494D99"/>
    <w:rsid w:val="004952CA"/>
    <w:rsid w:val="00495807"/>
    <w:rsid w:val="00495865"/>
    <w:rsid w:val="00495A44"/>
    <w:rsid w:val="00495D2A"/>
    <w:rsid w:val="004964F1"/>
    <w:rsid w:val="00496B01"/>
    <w:rsid w:val="004A00A6"/>
    <w:rsid w:val="004A16BC"/>
    <w:rsid w:val="004A17E3"/>
    <w:rsid w:val="004A1C47"/>
    <w:rsid w:val="004A261C"/>
    <w:rsid w:val="004A2B94"/>
    <w:rsid w:val="004A2F13"/>
    <w:rsid w:val="004A34A6"/>
    <w:rsid w:val="004A3B8B"/>
    <w:rsid w:val="004A3DF6"/>
    <w:rsid w:val="004A5423"/>
    <w:rsid w:val="004A6DA0"/>
    <w:rsid w:val="004B03EC"/>
    <w:rsid w:val="004B07DB"/>
    <w:rsid w:val="004B0A4B"/>
    <w:rsid w:val="004B0EDF"/>
    <w:rsid w:val="004B0F8A"/>
    <w:rsid w:val="004B0F90"/>
    <w:rsid w:val="004B130C"/>
    <w:rsid w:val="004B1B8B"/>
    <w:rsid w:val="004B227E"/>
    <w:rsid w:val="004B236D"/>
    <w:rsid w:val="004B2611"/>
    <w:rsid w:val="004B3C86"/>
    <w:rsid w:val="004B400A"/>
    <w:rsid w:val="004B4643"/>
    <w:rsid w:val="004B4B96"/>
    <w:rsid w:val="004B4E0A"/>
    <w:rsid w:val="004B510F"/>
    <w:rsid w:val="004B52ED"/>
    <w:rsid w:val="004B53A8"/>
    <w:rsid w:val="004B60C1"/>
    <w:rsid w:val="004B716E"/>
    <w:rsid w:val="004B7C0C"/>
    <w:rsid w:val="004C0560"/>
    <w:rsid w:val="004C1E9F"/>
    <w:rsid w:val="004C2140"/>
    <w:rsid w:val="004C2172"/>
    <w:rsid w:val="004C28D5"/>
    <w:rsid w:val="004C2B52"/>
    <w:rsid w:val="004C2E73"/>
    <w:rsid w:val="004C35BD"/>
    <w:rsid w:val="004C3898"/>
    <w:rsid w:val="004C3E74"/>
    <w:rsid w:val="004C440F"/>
    <w:rsid w:val="004C47F0"/>
    <w:rsid w:val="004C494F"/>
    <w:rsid w:val="004C4B9F"/>
    <w:rsid w:val="004C4D4D"/>
    <w:rsid w:val="004C54D6"/>
    <w:rsid w:val="004C5E08"/>
    <w:rsid w:val="004C65B4"/>
    <w:rsid w:val="004C7155"/>
    <w:rsid w:val="004C7289"/>
    <w:rsid w:val="004C7432"/>
    <w:rsid w:val="004D0849"/>
    <w:rsid w:val="004D0C3A"/>
    <w:rsid w:val="004D1705"/>
    <w:rsid w:val="004D225E"/>
    <w:rsid w:val="004D36B1"/>
    <w:rsid w:val="004D3F36"/>
    <w:rsid w:val="004D40B6"/>
    <w:rsid w:val="004D5100"/>
    <w:rsid w:val="004D535E"/>
    <w:rsid w:val="004D555B"/>
    <w:rsid w:val="004D5DBE"/>
    <w:rsid w:val="004D61FA"/>
    <w:rsid w:val="004D65BF"/>
    <w:rsid w:val="004D703E"/>
    <w:rsid w:val="004D718C"/>
    <w:rsid w:val="004D7EBD"/>
    <w:rsid w:val="004E21DD"/>
    <w:rsid w:val="004E266C"/>
    <w:rsid w:val="004E2680"/>
    <w:rsid w:val="004E289B"/>
    <w:rsid w:val="004E28F9"/>
    <w:rsid w:val="004E35D9"/>
    <w:rsid w:val="004E42CE"/>
    <w:rsid w:val="004E4493"/>
    <w:rsid w:val="004E462E"/>
    <w:rsid w:val="004E4D1B"/>
    <w:rsid w:val="004E4D96"/>
    <w:rsid w:val="004E53CB"/>
    <w:rsid w:val="004E56DC"/>
    <w:rsid w:val="004E624C"/>
    <w:rsid w:val="004E6CC6"/>
    <w:rsid w:val="004E6D4B"/>
    <w:rsid w:val="004E72B8"/>
    <w:rsid w:val="004E72CB"/>
    <w:rsid w:val="004E761E"/>
    <w:rsid w:val="004E76F4"/>
    <w:rsid w:val="004E78BA"/>
    <w:rsid w:val="004F0186"/>
    <w:rsid w:val="004F0454"/>
    <w:rsid w:val="004F04B3"/>
    <w:rsid w:val="004F0657"/>
    <w:rsid w:val="004F0B4E"/>
    <w:rsid w:val="004F0B6C"/>
    <w:rsid w:val="004F0C5C"/>
    <w:rsid w:val="004F2078"/>
    <w:rsid w:val="004F234F"/>
    <w:rsid w:val="004F2CEF"/>
    <w:rsid w:val="004F36C1"/>
    <w:rsid w:val="004F3B7F"/>
    <w:rsid w:val="004F3CA6"/>
    <w:rsid w:val="004F3D17"/>
    <w:rsid w:val="004F4121"/>
    <w:rsid w:val="004F4DA3"/>
    <w:rsid w:val="004F5290"/>
    <w:rsid w:val="004F55F7"/>
    <w:rsid w:val="004F5A73"/>
    <w:rsid w:val="004F5B66"/>
    <w:rsid w:val="004F62AB"/>
    <w:rsid w:val="004F62F1"/>
    <w:rsid w:val="00500C84"/>
    <w:rsid w:val="005013B2"/>
    <w:rsid w:val="00503873"/>
    <w:rsid w:val="00503893"/>
    <w:rsid w:val="005045BB"/>
    <w:rsid w:val="00505106"/>
    <w:rsid w:val="00506237"/>
    <w:rsid w:val="00506557"/>
    <w:rsid w:val="005066B5"/>
    <w:rsid w:val="0050677A"/>
    <w:rsid w:val="00506F2B"/>
    <w:rsid w:val="005108D8"/>
    <w:rsid w:val="00511147"/>
    <w:rsid w:val="005116F9"/>
    <w:rsid w:val="00512424"/>
    <w:rsid w:val="00512C20"/>
    <w:rsid w:val="00513162"/>
    <w:rsid w:val="00513B0D"/>
    <w:rsid w:val="005146BD"/>
    <w:rsid w:val="00514D6E"/>
    <w:rsid w:val="005153A7"/>
    <w:rsid w:val="00515F9D"/>
    <w:rsid w:val="00516824"/>
    <w:rsid w:val="00516CF6"/>
    <w:rsid w:val="00516FB5"/>
    <w:rsid w:val="005170FD"/>
    <w:rsid w:val="00517761"/>
    <w:rsid w:val="00517B56"/>
    <w:rsid w:val="00520354"/>
    <w:rsid w:val="00520CAD"/>
    <w:rsid w:val="00520D55"/>
    <w:rsid w:val="005219CF"/>
    <w:rsid w:val="00521A8E"/>
    <w:rsid w:val="00522682"/>
    <w:rsid w:val="0052268A"/>
    <w:rsid w:val="00523946"/>
    <w:rsid w:val="005245DB"/>
    <w:rsid w:val="00526662"/>
    <w:rsid w:val="00526A57"/>
    <w:rsid w:val="00526E58"/>
    <w:rsid w:val="00527A0B"/>
    <w:rsid w:val="00527D86"/>
    <w:rsid w:val="005319DA"/>
    <w:rsid w:val="005322ED"/>
    <w:rsid w:val="00532EC0"/>
    <w:rsid w:val="005331E7"/>
    <w:rsid w:val="00533469"/>
    <w:rsid w:val="00533668"/>
    <w:rsid w:val="00533EA8"/>
    <w:rsid w:val="005341ED"/>
    <w:rsid w:val="00534707"/>
    <w:rsid w:val="00534B59"/>
    <w:rsid w:val="005350C8"/>
    <w:rsid w:val="00535337"/>
    <w:rsid w:val="00535582"/>
    <w:rsid w:val="00535BA9"/>
    <w:rsid w:val="005362AA"/>
    <w:rsid w:val="00536759"/>
    <w:rsid w:val="005372F2"/>
    <w:rsid w:val="00537C62"/>
    <w:rsid w:val="00537E6C"/>
    <w:rsid w:val="0054043E"/>
    <w:rsid w:val="00541792"/>
    <w:rsid w:val="00542059"/>
    <w:rsid w:val="0054243F"/>
    <w:rsid w:val="00543727"/>
    <w:rsid w:val="00544308"/>
    <w:rsid w:val="005447E1"/>
    <w:rsid w:val="005465A7"/>
    <w:rsid w:val="00546970"/>
    <w:rsid w:val="005479E0"/>
    <w:rsid w:val="00547DA6"/>
    <w:rsid w:val="00550F33"/>
    <w:rsid w:val="00551CAF"/>
    <w:rsid w:val="005522BD"/>
    <w:rsid w:val="00554E19"/>
    <w:rsid w:val="005556DB"/>
    <w:rsid w:val="00555C1B"/>
    <w:rsid w:val="005563B3"/>
    <w:rsid w:val="00556FAD"/>
    <w:rsid w:val="00557D6C"/>
    <w:rsid w:val="005604CD"/>
    <w:rsid w:val="0056121F"/>
    <w:rsid w:val="0056146D"/>
    <w:rsid w:val="005616E6"/>
    <w:rsid w:val="00561A76"/>
    <w:rsid w:val="0056297F"/>
    <w:rsid w:val="005633A4"/>
    <w:rsid w:val="005637FC"/>
    <w:rsid w:val="005646A0"/>
    <w:rsid w:val="00564C0F"/>
    <w:rsid w:val="00564ECF"/>
    <w:rsid w:val="0056506A"/>
    <w:rsid w:val="005652B4"/>
    <w:rsid w:val="00565969"/>
    <w:rsid w:val="00565CF9"/>
    <w:rsid w:val="005679DE"/>
    <w:rsid w:val="00567E66"/>
    <w:rsid w:val="0057080D"/>
    <w:rsid w:val="005709F1"/>
    <w:rsid w:val="00571043"/>
    <w:rsid w:val="005713E1"/>
    <w:rsid w:val="00571643"/>
    <w:rsid w:val="00572197"/>
    <w:rsid w:val="00572466"/>
    <w:rsid w:val="00572505"/>
    <w:rsid w:val="0057302F"/>
    <w:rsid w:val="005732ED"/>
    <w:rsid w:val="00573A2B"/>
    <w:rsid w:val="00573CCF"/>
    <w:rsid w:val="005740F7"/>
    <w:rsid w:val="00575581"/>
    <w:rsid w:val="00575724"/>
    <w:rsid w:val="00575CF5"/>
    <w:rsid w:val="00575F1F"/>
    <w:rsid w:val="00576338"/>
    <w:rsid w:val="005766B6"/>
    <w:rsid w:val="00576926"/>
    <w:rsid w:val="00577390"/>
    <w:rsid w:val="005816D4"/>
    <w:rsid w:val="00581B7C"/>
    <w:rsid w:val="00581C13"/>
    <w:rsid w:val="0058253D"/>
    <w:rsid w:val="005827F3"/>
    <w:rsid w:val="00582809"/>
    <w:rsid w:val="0058292F"/>
    <w:rsid w:val="0058298B"/>
    <w:rsid w:val="00582A9B"/>
    <w:rsid w:val="00582BF3"/>
    <w:rsid w:val="0058337E"/>
    <w:rsid w:val="00583C60"/>
    <w:rsid w:val="00584847"/>
    <w:rsid w:val="00584886"/>
    <w:rsid w:val="00584A39"/>
    <w:rsid w:val="00585327"/>
    <w:rsid w:val="005853A4"/>
    <w:rsid w:val="005854E3"/>
    <w:rsid w:val="0058551D"/>
    <w:rsid w:val="00585AA8"/>
    <w:rsid w:val="0058683D"/>
    <w:rsid w:val="005876C7"/>
    <w:rsid w:val="0058798C"/>
    <w:rsid w:val="00587B7C"/>
    <w:rsid w:val="00590061"/>
    <w:rsid w:val="005900FA"/>
    <w:rsid w:val="005907B2"/>
    <w:rsid w:val="00590FC7"/>
    <w:rsid w:val="005910DF"/>
    <w:rsid w:val="005912E4"/>
    <w:rsid w:val="00591D97"/>
    <w:rsid w:val="005928AF"/>
    <w:rsid w:val="00593569"/>
    <w:rsid w:val="005935A4"/>
    <w:rsid w:val="005937D0"/>
    <w:rsid w:val="00593A50"/>
    <w:rsid w:val="00593C3A"/>
    <w:rsid w:val="00593D32"/>
    <w:rsid w:val="0059412C"/>
    <w:rsid w:val="005947D2"/>
    <w:rsid w:val="005948C2"/>
    <w:rsid w:val="0059513B"/>
    <w:rsid w:val="00595DCA"/>
    <w:rsid w:val="00596DE0"/>
    <w:rsid w:val="005970F1"/>
    <w:rsid w:val="0059779B"/>
    <w:rsid w:val="005A0585"/>
    <w:rsid w:val="005A06E7"/>
    <w:rsid w:val="005A0C2A"/>
    <w:rsid w:val="005A14AD"/>
    <w:rsid w:val="005A14F4"/>
    <w:rsid w:val="005A209A"/>
    <w:rsid w:val="005A2B37"/>
    <w:rsid w:val="005A2B70"/>
    <w:rsid w:val="005A311E"/>
    <w:rsid w:val="005A3165"/>
    <w:rsid w:val="005A3D32"/>
    <w:rsid w:val="005A3FBF"/>
    <w:rsid w:val="005A42A3"/>
    <w:rsid w:val="005A52DF"/>
    <w:rsid w:val="005A53B1"/>
    <w:rsid w:val="005A59F1"/>
    <w:rsid w:val="005A6425"/>
    <w:rsid w:val="005A652C"/>
    <w:rsid w:val="005A662D"/>
    <w:rsid w:val="005A7B3F"/>
    <w:rsid w:val="005A7E51"/>
    <w:rsid w:val="005B0654"/>
    <w:rsid w:val="005B1128"/>
    <w:rsid w:val="005B165F"/>
    <w:rsid w:val="005B35D7"/>
    <w:rsid w:val="005B3867"/>
    <w:rsid w:val="005B392A"/>
    <w:rsid w:val="005B3AA3"/>
    <w:rsid w:val="005B3F9C"/>
    <w:rsid w:val="005B494F"/>
    <w:rsid w:val="005B4E57"/>
    <w:rsid w:val="005B5D65"/>
    <w:rsid w:val="005B5EA4"/>
    <w:rsid w:val="005B6595"/>
    <w:rsid w:val="005B6710"/>
    <w:rsid w:val="005B6856"/>
    <w:rsid w:val="005B6F83"/>
    <w:rsid w:val="005B7B28"/>
    <w:rsid w:val="005C09D9"/>
    <w:rsid w:val="005C10CB"/>
    <w:rsid w:val="005C13BC"/>
    <w:rsid w:val="005C155F"/>
    <w:rsid w:val="005C1B79"/>
    <w:rsid w:val="005C2E37"/>
    <w:rsid w:val="005C333E"/>
    <w:rsid w:val="005C5C96"/>
    <w:rsid w:val="005C74FB"/>
    <w:rsid w:val="005C7A5D"/>
    <w:rsid w:val="005C7B47"/>
    <w:rsid w:val="005C7CA8"/>
    <w:rsid w:val="005C7D06"/>
    <w:rsid w:val="005D1602"/>
    <w:rsid w:val="005D29E8"/>
    <w:rsid w:val="005D339C"/>
    <w:rsid w:val="005D3639"/>
    <w:rsid w:val="005D3814"/>
    <w:rsid w:val="005D4148"/>
    <w:rsid w:val="005D5E74"/>
    <w:rsid w:val="005D671E"/>
    <w:rsid w:val="005D685B"/>
    <w:rsid w:val="005D71E9"/>
    <w:rsid w:val="005D74EC"/>
    <w:rsid w:val="005E0388"/>
    <w:rsid w:val="005E0C22"/>
    <w:rsid w:val="005E144F"/>
    <w:rsid w:val="005E16C3"/>
    <w:rsid w:val="005E385F"/>
    <w:rsid w:val="005E3BB5"/>
    <w:rsid w:val="005E4228"/>
    <w:rsid w:val="005E5AC1"/>
    <w:rsid w:val="005E5AE8"/>
    <w:rsid w:val="005E5B81"/>
    <w:rsid w:val="005E7AC7"/>
    <w:rsid w:val="005F1AFE"/>
    <w:rsid w:val="005F236F"/>
    <w:rsid w:val="005F2CB1"/>
    <w:rsid w:val="005F3025"/>
    <w:rsid w:val="005F30CA"/>
    <w:rsid w:val="005F31A8"/>
    <w:rsid w:val="005F36AD"/>
    <w:rsid w:val="005F36CE"/>
    <w:rsid w:val="005F3D23"/>
    <w:rsid w:val="005F53CE"/>
    <w:rsid w:val="005F618C"/>
    <w:rsid w:val="005F6CB0"/>
    <w:rsid w:val="005F70BD"/>
    <w:rsid w:val="005F7280"/>
    <w:rsid w:val="005F765F"/>
    <w:rsid w:val="005F7D02"/>
    <w:rsid w:val="00600549"/>
    <w:rsid w:val="00600F21"/>
    <w:rsid w:val="006016AD"/>
    <w:rsid w:val="00601C12"/>
    <w:rsid w:val="00601C52"/>
    <w:rsid w:val="00602485"/>
    <w:rsid w:val="0060283C"/>
    <w:rsid w:val="00602EED"/>
    <w:rsid w:val="006047B6"/>
    <w:rsid w:val="006048B6"/>
    <w:rsid w:val="00604A87"/>
    <w:rsid w:val="00604F14"/>
    <w:rsid w:val="00605100"/>
    <w:rsid w:val="00605F62"/>
    <w:rsid w:val="0060611A"/>
    <w:rsid w:val="00606240"/>
    <w:rsid w:val="00606321"/>
    <w:rsid w:val="0060632D"/>
    <w:rsid w:val="0060645D"/>
    <w:rsid w:val="006067A4"/>
    <w:rsid w:val="00606D1F"/>
    <w:rsid w:val="00607EF5"/>
    <w:rsid w:val="0061028F"/>
    <w:rsid w:val="006103B8"/>
    <w:rsid w:val="006107BD"/>
    <w:rsid w:val="00610C13"/>
    <w:rsid w:val="00610F01"/>
    <w:rsid w:val="00611B83"/>
    <w:rsid w:val="00612367"/>
    <w:rsid w:val="00612B3A"/>
    <w:rsid w:val="00612BFE"/>
    <w:rsid w:val="00613058"/>
    <w:rsid w:val="00613257"/>
    <w:rsid w:val="006142A3"/>
    <w:rsid w:val="00614733"/>
    <w:rsid w:val="00614BAC"/>
    <w:rsid w:val="00614E1A"/>
    <w:rsid w:val="00614F97"/>
    <w:rsid w:val="006152A2"/>
    <w:rsid w:val="00616359"/>
    <w:rsid w:val="006179B3"/>
    <w:rsid w:val="006179BE"/>
    <w:rsid w:val="00620A71"/>
    <w:rsid w:val="00620B8B"/>
    <w:rsid w:val="00620BB4"/>
    <w:rsid w:val="00620D80"/>
    <w:rsid w:val="006212CD"/>
    <w:rsid w:val="0062165D"/>
    <w:rsid w:val="00622A3F"/>
    <w:rsid w:val="00622DD3"/>
    <w:rsid w:val="006234A6"/>
    <w:rsid w:val="006234CB"/>
    <w:rsid w:val="00623A51"/>
    <w:rsid w:val="0062417D"/>
    <w:rsid w:val="00624D23"/>
    <w:rsid w:val="006257E6"/>
    <w:rsid w:val="00625C10"/>
    <w:rsid w:val="006267EA"/>
    <w:rsid w:val="00626FB0"/>
    <w:rsid w:val="0062700C"/>
    <w:rsid w:val="00627727"/>
    <w:rsid w:val="0062779E"/>
    <w:rsid w:val="006278AA"/>
    <w:rsid w:val="00627C0B"/>
    <w:rsid w:val="00630001"/>
    <w:rsid w:val="00630230"/>
    <w:rsid w:val="0063085F"/>
    <w:rsid w:val="00630F7D"/>
    <w:rsid w:val="00630FD4"/>
    <w:rsid w:val="006311B3"/>
    <w:rsid w:val="006318C2"/>
    <w:rsid w:val="006320FD"/>
    <w:rsid w:val="006324DD"/>
    <w:rsid w:val="0063284C"/>
    <w:rsid w:val="00632B3E"/>
    <w:rsid w:val="0063341B"/>
    <w:rsid w:val="00633B96"/>
    <w:rsid w:val="0063442B"/>
    <w:rsid w:val="006344F1"/>
    <w:rsid w:val="00634B9C"/>
    <w:rsid w:val="00634F93"/>
    <w:rsid w:val="00635932"/>
    <w:rsid w:val="00635EC1"/>
    <w:rsid w:val="00636398"/>
    <w:rsid w:val="00636631"/>
    <w:rsid w:val="006366D3"/>
    <w:rsid w:val="006368D3"/>
    <w:rsid w:val="00636BBB"/>
    <w:rsid w:val="006377EC"/>
    <w:rsid w:val="00637973"/>
    <w:rsid w:val="00640DE4"/>
    <w:rsid w:val="00640E13"/>
    <w:rsid w:val="0064151F"/>
    <w:rsid w:val="00641533"/>
    <w:rsid w:val="0064208D"/>
    <w:rsid w:val="006428A1"/>
    <w:rsid w:val="00642CE1"/>
    <w:rsid w:val="00643475"/>
    <w:rsid w:val="0064352B"/>
    <w:rsid w:val="006436FD"/>
    <w:rsid w:val="0064396A"/>
    <w:rsid w:val="00643BAC"/>
    <w:rsid w:val="006443D4"/>
    <w:rsid w:val="0064481B"/>
    <w:rsid w:val="0064518C"/>
    <w:rsid w:val="00645677"/>
    <w:rsid w:val="00645A80"/>
    <w:rsid w:val="0064624E"/>
    <w:rsid w:val="006468DD"/>
    <w:rsid w:val="00646BC6"/>
    <w:rsid w:val="00646ED8"/>
    <w:rsid w:val="00647C04"/>
    <w:rsid w:val="00650275"/>
    <w:rsid w:val="00650AB9"/>
    <w:rsid w:val="0065108F"/>
    <w:rsid w:val="006513B7"/>
    <w:rsid w:val="00651827"/>
    <w:rsid w:val="00652C64"/>
    <w:rsid w:val="00652C7A"/>
    <w:rsid w:val="00653C68"/>
    <w:rsid w:val="006545C0"/>
    <w:rsid w:val="00654E15"/>
    <w:rsid w:val="00654F71"/>
    <w:rsid w:val="00655733"/>
    <w:rsid w:val="00655ACD"/>
    <w:rsid w:val="006565E2"/>
    <w:rsid w:val="00656A92"/>
    <w:rsid w:val="00656DDE"/>
    <w:rsid w:val="00656FDE"/>
    <w:rsid w:val="00657BF6"/>
    <w:rsid w:val="00657D33"/>
    <w:rsid w:val="0066011D"/>
    <w:rsid w:val="0066049D"/>
    <w:rsid w:val="006607C0"/>
    <w:rsid w:val="00660BBF"/>
    <w:rsid w:val="006613A6"/>
    <w:rsid w:val="006617DE"/>
    <w:rsid w:val="006627A2"/>
    <w:rsid w:val="006634E6"/>
    <w:rsid w:val="00663CC4"/>
    <w:rsid w:val="00664C01"/>
    <w:rsid w:val="006655EE"/>
    <w:rsid w:val="006659F8"/>
    <w:rsid w:val="006664E4"/>
    <w:rsid w:val="00666B97"/>
    <w:rsid w:val="00667000"/>
    <w:rsid w:val="006674FD"/>
    <w:rsid w:val="00667EE7"/>
    <w:rsid w:val="00670116"/>
    <w:rsid w:val="00670922"/>
    <w:rsid w:val="00670BE1"/>
    <w:rsid w:val="00670E2B"/>
    <w:rsid w:val="0067218F"/>
    <w:rsid w:val="00672220"/>
    <w:rsid w:val="00673EC5"/>
    <w:rsid w:val="006741F2"/>
    <w:rsid w:val="00674CC3"/>
    <w:rsid w:val="00675C72"/>
    <w:rsid w:val="00676A42"/>
    <w:rsid w:val="00677172"/>
    <w:rsid w:val="006771F9"/>
    <w:rsid w:val="0067721A"/>
    <w:rsid w:val="006776D7"/>
    <w:rsid w:val="00680263"/>
    <w:rsid w:val="00681003"/>
    <w:rsid w:val="006812FC"/>
    <w:rsid w:val="006817C9"/>
    <w:rsid w:val="00681D87"/>
    <w:rsid w:val="0068312B"/>
    <w:rsid w:val="00683B59"/>
    <w:rsid w:val="00683ECE"/>
    <w:rsid w:val="006841ED"/>
    <w:rsid w:val="00684624"/>
    <w:rsid w:val="00684F3D"/>
    <w:rsid w:val="006858ED"/>
    <w:rsid w:val="0068618C"/>
    <w:rsid w:val="00687A6A"/>
    <w:rsid w:val="00687C09"/>
    <w:rsid w:val="00687D6C"/>
    <w:rsid w:val="00690205"/>
    <w:rsid w:val="0069044C"/>
    <w:rsid w:val="00690D5D"/>
    <w:rsid w:val="00691146"/>
    <w:rsid w:val="006912F7"/>
    <w:rsid w:val="00691758"/>
    <w:rsid w:val="00691808"/>
    <w:rsid w:val="00691851"/>
    <w:rsid w:val="00692471"/>
    <w:rsid w:val="0069265A"/>
    <w:rsid w:val="006926AB"/>
    <w:rsid w:val="00692D57"/>
    <w:rsid w:val="00693AB4"/>
    <w:rsid w:val="00694715"/>
    <w:rsid w:val="0069517B"/>
    <w:rsid w:val="00695D47"/>
    <w:rsid w:val="00695FC2"/>
    <w:rsid w:val="00696602"/>
    <w:rsid w:val="0069667C"/>
    <w:rsid w:val="00696949"/>
    <w:rsid w:val="00696C2A"/>
    <w:rsid w:val="00696D53"/>
    <w:rsid w:val="00697019"/>
    <w:rsid w:val="00697052"/>
    <w:rsid w:val="00697FA5"/>
    <w:rsid w:val="006A027B"/>
    <w:rsid w:val="006A061E"/>
    <w:rsid w:val="006A0A49"/>
    <w:rsid w:val="006A0DC8"/>
    <w:rsid w:val="006A0F0C"/>
    <w:rsid w:val="006A1781"/>
    <w:rsid w:val="006A1B71"/>
    <w:rsid w:val="006A2793"/>
    <w:rsid w:val="006A3463"/>
    <w:rsid w:val="006A3E6B"/>
    <w:rsid w:val="006A46FB"/>
    <w:rsid w:val="006A53ED"/>
    <w:rsid w:val="006A54F3"/>
    <w:rsid w:val="006A5E28"/>
    <w:rsid w:val="006A662F"/>
    <w:rsid w:val="006A697B"/>
    <w:rsid w:val="006A6BE5"/>
    <w:rsid w:val="006A6CB1"/>
    <w:rsid w:val="006A6FFD"/>
    <w:rsid w:val="006A71A3"/>
    <w:rsid w:val="006A7AFF"/>
    <w:rsid w:val="006A7C37"/>
    <w:rsid w:val="006A7F36"/>
    <w:rsid w:val="006B0011"/>
    <w:rsid w:val="006B0A9A"/>
    <w:rsid w:val="006B16F6"/>
    <w:rsid w:val="006B1816"/>
    <w:rsid w:val="006B2099"/>
    <w:rsid w:val="006B3953"/>
    <w:rsid w:val="006B4360"/>
    <w:rsid w:val="006B464D"/>
    <w:rsid w:val="006B50CF"/>
    <w:rsid w:val="006B51DC"/>
    <w:rsid w:val="006B6250"/>
    <w:rsid w:val="006B62E1"/>
    <w:rsid w:val="006B6588"/>
    <w:rsid w:val="006B6F6B"/>
    <w:rsid w:val="006B75A4"/>
    <w:rsid w:val="006C03B8"/>
    <w:rsid w:val="006C1656"/>
    <w:rsid w:val="006C1A86"/>
    <w:rsid w:val="006C22BB"/>
    <w:rsid w:val="006C48AF"/>
    <w:rsid w:val="006C48E2"/>
    <w:rsid w:val="006C5EC9"/>
    <w:rsid w:val="006C6059"/>
    <w:rsid w:val="006C60A4"/>
    <w:rsid w:val="006C7522"/>
    <w:rsid w:val="006C7AEA"/>
    <w:rsid w:val="006C7E70"/>
    <w:rsid w:val="006D04B8"/>
    <w:rsid w:val="006D04DD"/>
    <w:rsid w:val="006D093C"/>
    <w:rsid w:val="006D1640"/>
    <w:rsid w:val="006D353E"/>
    <w:rsid w:val="006D44CB"/>
    <w:rsid w:val="006D55A6"/>
    <w:rsid w:val="006D6AEC"/>
    <w:rsid w:val="006D6EBF"/>
    <w:rsid w:val="006D6F08"/>
    <w:rsid w:val="006D783E"/>
    <w:rsid w:val="006D78FF"/>
    <w:rsid w:val="006E00CE"/>
    <w:rsid w:val="006E062C"/>
    <w:rsid w:val="006E0DDD"/>
    <w:rsid w:val="006E0FE0"/>
    <w:rsid w:val="006E1D01"/>
    <w:rsid w:val="006E1E7C"/>
    <w:rsid w:val="006E28B7"/>
    <w:rsid w:val="006E32BE"/>
    <w:rsid w:val="006E3310"/>
    <w:rsid w:val="006E343B"/>
    <w:rsid w:val="006E3511"/>
    <w:rsid w:val="006E376A"/>
    <w:rsid w:val="006E37A9"/>
    <w:rsid w:val="006E45BA"/>
    <w:rsid w:val="006E46A6"/>
    <w:rsid w:val="006E4E39"/>
    <w:rsid w:val="006E565E"/>
    <w:rsid w:val="006E592E"/>
    <w:rsid w:val="006E661D"/>
    <w:rsid w:val="006E673D"/>
    <w:rsid w:val="006E7D3B"/>
    <w:rsid w:val="006F113E"/>
    <w:rsid w:val="006F1B70"/>
    <w:rsid w:val="006F1D15"/>
    <w:rsid w:val="006F24F0"/>
    <w:rsid w:val="006F341D"/>
    <w:rsid w:val="006F3BFA"/>
    <w:rsid w:val="006F3CDE"/>
    <w:rsid w:val="006F444F"/>
    <w:rsid w:val="006F56D1"/>
    <w:rsid w:val="006F58D4"/>
    <w:rsid w:val="006F7912"/>
    <w:rsid w:val="00700CD1"/>
    <w:rsid w:val="00701434"/>
    <w:rsid w:val="007019C8"/>
    <w:rsid w:val="007019EA"/>
    <w:rsid w:val="00702873"/>
    <w:rsid w:val="00702D91"/>
    <w:rsid w:val="0070346E"/>
    <w:rsid w:val="0070360C"/>
    <w:rsid w:val="00703EF0"/>
    <w:rsid w:val="00703FED"/>
    <w:rsid w:val="0070483A"/>
    <w:rsid w:val="00704B83"/>
    <w:rsid w:val="00704EDB"/>
    <w:rsid w:val="00705034"/>
    <w:rsid w:val="0070537F"/>
    <w:rsid w:val="00705412"/>
    <w:rsid w:val="00706101"/>
    <w:rsid w:val="00706914"/>
    <w:rsid w:val="00706A14"/>
    <w:rsid w:val="00707072"/>
    <w:rsid w:val="0070761D"/>
    <w:rsid w:val="00707D61"/>
    <w:rsid w:val="00707EB7"/>
    <w:rsid w:val="00710887"/>
    <w:rsid w:val="00710B1E"/>
    <w:rsid w:val="00711450"/>
    <w:rsid w:val="0071219A"/>
    <w:rsid w:val="00712287"/>
    <w:rsid w:val="00712403"/>
    <w:rsid w:val="00712440"/>
    <w:rsid w:val="00712772"/>
    <w:rsid w:val="00712C8C"/>
    <w:rsid w:val="00712EB9"/>
    <w:rsid w:val="00713814"/>
    <w:rsid w:val="00714023"/>
    <w:rsid w:val="007147AD"/>
    <w:rsid w:val="00714878"/>
    <w:rsid w:val="007148D3"/>
    <w:rsid w:val="00715B9A"/>
    <w:rsid w:val="00715C76"/>
    <w:rsid w:val="0071629F"/>
    <w:rsid w:val="00716512"/>
    <w:rsid w:val="007168CC"/>
    <w:rsid w:val="007201B5"/>
    <w:rsid w:val="00721593"/>
    <w:rsid w:val="0072199E"/>
    <w:rsid w:val="00721EFF"/>
    <w:rsid w:val="007222DA"/>
    <w:rsid w:val="00722A64"/>
    <w:rsid w:val="00722A9B"/>
    <w:rsid w:val="00722BF5"/>
    <w:rsid w:val="007235A6"/>
    <w:rsid w:val="00725167"/>
    <w:rsid w:val="00725217"/>
    <w:rsid w:val="00725451"/>
    <w:rsid w:val="00725909"/>
    <w:rsid w:val="00725E0B"/>
    <w:rsid w:val="00726AAA"/>
    <w:rsid w:val="00726EA6"/>
    <w:rsid w:val="00727208"/>
    <w:rsid w:val="00727680"/>
    <w:rsid w:val="00727886"/>
    <w:rsid w:val="00727B1F"/>
    <w:rsid w:val="00727D2F"/>
    <w:rsid w:val="00730A9D"/>
    <w:rsid w:val="00732395"/>
    <w:rsid w:val="007327C3"/>
    <w:rsid w:val="0073354E"/>
    <w:rsid w:val="00733644"/>
    <w:rsid w:val="007337D4"/>
    <w:rsid w:val="00733A42"/>
    <w:rsid w:val="00734107"/>
    <w:rsid w:val="00734108"/>
    <w:rsid w:val="00734689"/>
    <w:rsid w:val="007348B1"/>
    <w:rsid w:val="00734B23"/>
    <w:rsid w:val="007362A6"/>
    <w:rsid w:val="007365ED"/>
    <w:rsid w:val="00736D7D"/>
    <w:rsid w:val="007378DA"/>
    <w:rsid w:val="00737911"/>
    <w:rsid w:val="00740E58"/>
    <w:rsid w:val="00741BCD"/>
    <w:rsid w:val="00742729"/>
    <w:rsid w:val="007429CB"/>
    <w:rsid w:val="00743321"/>
    <w:rsid w:val="007439C8"/>
    <w:rsid w:val="00743A02"/>
    <w:rsid w:val="00744018"/>
    <w:rsid w:val="007445A0"/>
    <w:rsid w:val="00744846"/>
    <w:rsid w:val="0074524B"/>
    <w:rsid w:val="00745AF9"/>
    <w:rsid w:val="00745B6B"/>
    <w:rsid w:val="00745FAF"/>
    <w:rsid w:val="007460C3"/>
    <w:rsid w:val="007460F2"/>
    <w:rsid w:val="007460FD"/>
    <w:rsid w:val="00746223"/>
    <w:rsid w:val="00746381"/>
    <w:rsid w:val="00746908"/>
    <w:rsid w:val="00747D8B"/>
    <w:rsid w:val="007500A0"/>
    <w:rsid w:val="007506A0"/>
    <w:rsid w:val="00750CA6"/>
    <w:rsid w:val="0075101F"/>
    <w:rsid w:val="00751228"/>
    <w:rsid w:val="00751A0F"/>
    <w:rsid w:val="00752907"/>
    <w:rsid w:val="0075324C"/>
    <w:rsid w:val="00753627"/>
    <w:rsid w:val="007537F7"/>
    <w:rsid w:val="00753E2D"/>
    <w:rsid w:val="00755544"/>
    <w:rsid w:val="00756585"/>
    <w:rsid w:val="00756E64"/>
    <w:rsid w:val="00756F4A"/>
    <w:rsid w:val="007571E1"/>
    <w:rsid w:val="00757FEB"/>
    <w:rsid w:val="007604B2"/>
    <w:rsid w:val="00760B7A"/>
    <w:rsid w:val="00761197"/>
    <w:rsid w:val="00761CE2"/>
    <w:rsid w:val="00761D63"/>
    <w:rsid w:val="00762C9F"/>
    <w:rsid w:val="00762E28"/>
    <w:rsid w:val="0076321D"/>
    <w:rsid w:val="0076358F"/>
    <w:rsid w:val="0076361B"/>
    <w:rsid w:val="007641E3"/>
    <w:rsid w:val="00764351"/>
    <w:rsid w:val="00765281"/>
    <w:rsid w:val="00765C1E"/>
    <w:rsid w:val="00765C53"/>
    <w:rsid w:val="00766236"/>
    <w:rsid w:val="00766AA3"/>
    <w:rsid w:val="00766BAD"/>
    <w:rsid w:val="00766F07"/>
    <w:rsid w:val="00767054"/>
    <w:rsid w:val="0076732E"/>
    <w:rsid w:val="007705C5"/>
    <w:rsid w:val="00770743"/>
    <w:rsid w:val="00771069"/>
    <w:rsid w:val="00771C84"/>
    <w:rsid w:val="00772589"/>
    <w:rsid w:val="00772ABE"/>
    <w:rsid w:val="007730A8"/>
    <w:rsid w:val="007730BD"/>
    <w:rsid w:val="007747AB"/>
    <w:rsid w:val="00774949"/>
    <w:rsid w:val="007755F2"/>
    <w:rsid w:val="00775775"/>
    <w:rsid w:val="00776971"/>
    <w:rsid w:val="00776DC9"/>
    <w:rsid w:val="00777506"/>
    <w:rsid w:val="00777742"/>
    <w:rsid w:val="00780730"/>
    <w:rsid w:val="007809E3"/>
    <w:rsid w:val="00780F28"/>
    <w:rsid w:val="0078177E"/>
    <w:rsid w:val="00781804"/>
    <w:rsid w:val="0078212E"/>
    <w:rsid w:val="007823F3"/>
    <w:rsid w:val="0078304C"/>
    <w:rsid w:val="00783673"/>
    <w:rsid w:val="00783971"/>
    <w:rsid w:val="007841EE"/>
    <w:rsid w:val="00784D3C"/>
    <w:rsid w:val="00784EC0"/>
    <w:rsid w:val="00785490"/>
    <w:rsid w:val="007859CF"/>
    <w:rsid w:val="00786878"/>
    <w:rsid w:val="007873C6"/>
    <w:rsid w:val="00787414"/>
    <w:rsid w:val="00787A25"/>
    <w:rsid w:val="00787F23"/>
    <w:rsid w:val="00790352"/>
    <w:rsid w:val="00791593"/>
    <w:rsid w:val="00791DA4"/>
    <w:rsid w:val="007921B7"/>
    <w:rsid w:val="007921F1"/>
    <w:rsid w:val="00792353"/>
    <w:rsid w:val="007925EA"/>
    <w:rsid w:val="0079284A"/>
    <w:rsid w:val="00793586"/>
    <w:rsid w:val="00793CD8"/>
    <w:rsid w:val="00793D42"/>
    <w:rsid w:val="00793FF4"/>
    <w:rsid w:val="0079425C"/>
    <w:rsid w:val="007951A5"/>
    <w:rsid w:val="00795C92"/>
    <w:rsid w:val="00796020"/>
    <w:rsid w:val="00796231"/>
    <w:rsid w:val="007978B0"/>
    <w:rsid w:val="007A0230"/>
    <w:rsid w:val="007A1715"/>
    <w:rsid w:val="007A1CB3"/>
    <w:rsid w:val="007A2923"/>
    <w:rsid w:val="007A2CB0"/>
    <w:rsid w:val="007A2E71"/>
    <w:rsid w:val="007A306F"/>
    <w:rsid w:val="007A32BA"/>
    <w:rsid w:val="007A3AA6"/>
    <w:rsid w:val="007A411E"/>
    <w:rsid w:val="007A43A6"/>
    <w:rsid w:val="007A452F"/>
    <w:rsid w:val="007A4AB3"/>
    <w:rsid w:val="007A4C0A"/>
    <w:rsid w:val="007A5443"/>
    <w:rsid w:val="007A58A6"/>
    <w:rsid w:val="007A6D05"/>
    <w:rsid w:val="007A72A5"/>
    <w:rsid w:val="007A743E"/>
    <w:rsid w:val="007A747C"/>
    <w:rsid w:val="007A7E1E"/>
    <w:rsid w:val="007B0242"/>
    <w:rsid w:val="007B0D66"/>
    <w:rsid w:val="007B0DB2"/>
    <w:rsid w:val="007B11A5"/>
    <w:rsid w:val="007B1329"/>
    <w:rsid w:val="007B13D0"/>
    <w:rsid w:val="007B164C"/>
    <w:rsid w:val="007B21FC"/>
    <w:rsid w:val="007B2363"/>
    <w:rsid w:val="007B309A"/>
    <w:rsid w:val="007B3CC0"/>
    <w:rsid w:val="007B3D2D"/>
    <w:rsid w:val="007B411A"/>
    <w:rsid w:val="007B4588"/>
    <w:rsid w:val="007B48CD"/>
    <w:rsid w:val="007B50AE"/>
    <w:rsid w:val="007B51DF"/>
    <w:rsid w:val="007B5BA0"/>
    <w:rsid w:val="007B649E"/>
    <w:rsid w:val="007B71DE"/>
    <w:rsid w:val="007B754E"/>
    <w:rsid w:val="007B772D"/>
    <w:rsid w:val="007B78DE"/>
    <w:rsid w:val="007B7FC5"/>
    <w:rsid w:val="007C05DD"/>
    <w:rsid w:val="007C1729"/>
    <w:rsid w:val="007C2592"/>
    <w:rsid w:val="007C345F"/>
    <w:rsid w:val="007C3D18"/>
    <w:rsid w:val="007C433B"/>
    <w:rsid w:val="007C4D6F"/>
    <w:rsid w:val="007C536D"/>
    <w:rsid w:val="007C5ECC"/>
    <w:rsid w:val="007C60BF"/>
    <w:rsid w:val="007C6327"/>
    <w:rsid w:val="007C6535"/>
    <w:rsid w:val="007C6A07"/>
    <w:rsid w:val="007C748F"/>
    <w:rsid w:val="007C75A1"/>
    <w:rsid w:val="007C76F7"/>
    <w:rsid w:val="007C77A5"/>
    <w:rsid w:val="007D04E5"/>
    <w:rsid w:val="007D102C"/>
    <w:rsid w:val="007D1EE2"/>
    <w:rsid w:val="007D26DE"/>
    <w:rsid w:val="007D2A87"/>
    <w:rsid w:val="007D39C7"/>
    <w:rsid w:val="007D3DAD"/>
    <w:rsid w:val="007D3E95"/>
    <w:rsid w:val="007D4B5C"/>
    <w:rsid w:val="007D52F9"/>
    <w:rsid w:val="007D5901"/>
    <w:rsid w:val="007D5C08"/>
    <w:rsid w:val="007D5E74"/>
    <w:rsid w:val="007D63E4"/>
    <w:rsid w:val="007D6C87"/>
    <w:rsid w:val="007D7526"/>
    <w:rsid w:val="007D7D8E"/>
    <w:rsid w:val="007E02AB"/>
    <w:rsid w:val="007E0857"/>
    <w:rsid w:val="007E1195"/>
    <w:rsid w:val="007E156B"/>
    <w:rsid w:val="007E1876"/>
    <w:rsid w:val="007E1D41"/>
    <w:rsid w:val="007E2A70"/>
    <w:rsid w:val="007E2FBC"/>
    <w:rsid w:val="007E328F"/>
    <w:rsid w:val="007E3354"/>
    <w:rsid w:val="007E4610"/>
    <w:rsid w:val="007E4715"/>
    <w:rsid w:val="007E4DE5"/>
    <w:rsid w:val="007E505B"/>
    <w:rsid w:val="007E7091"/>
    <w:rsid w:val="007E714C"/>
    <w:rsid w:val="007E77D5"/>
    <w:rsid w:val="007F03DB"/>
    <w:rsid w:val="007F0A7E"/>
    <w:rsid w:val="007F1DC5"/>
    <w:rsid w:val="007F39AE"/>
    <w:rsid w:val="007F4AED"/>
    <w:rsid w:val="007F4D9B"/>
    <w:rsid w:val="007F5C5F"/>
    <w:rsid w:val="007F6BB3"/>
    <w:rsid w:val="007F6C99"/>
    <w:rsid w:val="007F71DE"/>
    <w:rsid w:val="007F74C8"/>
    <w:rsid w:val="007F7F0E"/>
    <w:rsid w:val="008017B6"/>
    <w:rsid w:val="00801C15"/>
    <w:rsid w:val="00801C58"/>
    <w:rsid w:val="00801DB6"/>
    <w:rsid w:val="008033B0"/>
    <w:rsid w:val="00803481"/>
    <w:rsid w:val="00803E56"/>
    <w:rsid w:val="00803FAE"/>
    <w:rsid w:val="00804D0E"/>
    <w:rsid w:val="0080605F"/>
    <w:rsid w:val="00807504"/>
    <w:rsid w:val="00807786"/>
    <w:rsid w:val="008077CD"/>
    <w:rsid w:val="00810521"/>
    <w:rsid w:val="00810E40"/>
    <w:rsid w:val="00811ABF"/>
    <w:rsid w:val="00811FCB"/>
    <w:rsid w:val="00812A87"/>
    <w:rsid w:val="0081357D"/>
    <w:rsid w:val="00813AB5"/>
    <w:rsid w:val="0081466D"/>
    <w:rsid w:val="008156ED"/>
    <w:rsid w:val="008158D6"/>
    <w:rsid w:val="00816F63"/>
    <w:rsid w:val="00817196"/>
    <w:rsid w:val="00817D6D"/>
    <w:rsid w:val="00817E59"/>
    <w:rsid w:val="008200FA"/>
    <w:rsid w:val="0082069F"/>
    <w:rsid w:val="0082077C"/>
    <w:rsid w:val="0082102F"/>
    <w:rsid w:val="00822A29"/>
    <w:rsid w:val="00822DD1"/>
    <w:rsid w:val="00823186"/>
    <w:rsid w:val="008235DB"/>
    <w:rsid w:val="00824528"/>
    <w:rsid w:val="00824637"/>
    <w:rsid w:val="00824AB4"/>
    <w:rsid w:val="00825230"/>
    <w:rsid w:val="008259A9"/>
    <w:rsid w:val="00825C42"/>
    <w:rsid w:val="00825D25"/>
    <w:rsid w:val="00825E45"/>
    <w:rsid w:val="0082754C"/>
    <w:rsid w:val="008276DE"/>
    <w:rsid w:val="00827D6F"/>
    <w:rsid w:val="00830464"/>
    <w:rsid w:val="00830DDF"/>
    <w:rsid w:val="00833B12"/>
    <w:rsid w:val="00834A76"/>
    <w:rsid w:val="0083636F"/>
    <w:rsid w:val="008376AC"/>
    <w:rsid w:val="00837D75"/>
    <w:rsid w:val="00840156"/>
    <w:rsid w:val="008407CA"/>
    <w:rsid w:val="00840EDA"/>
    <w:rsid w:val="00841102"/>
    <w:rsid w:val="0084111A"/>
    <w:rsid w:val="00841A6C"/>
    <w:rsid w:val="00841AF6"/>
    <w:rsid w:val="00841B37"/>
    <w:rsid w:val="00841E5B"/>
    <w:rsid w:val="00841FF9"/>
    <w:rsid w:val="00842A9C"/>
    <w:rsid w:val="00842D76"/>
    <w:rsid w:val="008438A2"/>
    <w:rsid w:val="0084391C"/>
    <w:rsid w:val="008439AA"/>
    <w:rsid w:val="008444E8"/>
    <w:rsid w:val="00844E80"/>
    <w:rsid w:val="00845544"/>
    <w:rsid w:val="00846653"/>
    <w:rsid w:val="00846FE7"/>
    <w:rsid w:val="00847B30"/>
    <w:rsid w:val="00847E7C"/>
    <w:rsid w:val="008500EB"/>
    <w:rsid w:val="00850594"/>
    <w:rsid w:val="00850A9B"/>
    <w:rsid w:val="00850CA5"/>
    <w:rsid w:val="00850CEC"/>
    <w:rsid w:val="00850DE7"/>
    <w:rsid w:val="00850E4F"/>
    <w:rsid w:val="00850F96"/>
    <w:rsid w:val="008512B8"/>
    <w:rsid w:val="008557B5"/>
    <w:rsid w:val="00855DBB"/>
    <w:rsid w:val="00855E1C"/>
    <w:rsid w:val="00856211"/>
    <w:rsid w:val="00856911"/>
    <w:rsid w:val="0086011F"/>
    <w:rsid w:val="00860128"/>
    <w:rsid w:val="00860D0C"/>
    <w:rsid w:val="00861CAA"/>
    <w:rsid w:val="00861EF8"/>
    <w:rsid w:val="00862081"/>
    <w:rsid w:val="0086250A"/>
    <w:rsid w:val="008625E0"/>
    <w:rsid w:val="00863FA1"/>
    <w:rsid w:val="00864395"/>
    <w:rsid w:val="00864615"/>
    <w:rsid w:val="00864635"/>
    <w:rsid w:val="00864914"/>
    <w:rsid w:val="00865138"/>
    <w:rsid w:val="00865244"/>
    <w:rsid w:val="00865588"/>
    <w:rsid w:val="00865CD0"/>
    <w:rsid w:val="00866277"/>
    <w:rsid w:val="0086642F"/>
    <w:rsid w:val="008666D0"/>
    <w:rsid w:val="008668EA"/>
    <w:rsid w:val="00866D3C"/>
    <w:rsid w:val="00867595"/>
    <w:rsid w:val="008677FD"/>
    <w:rsid w:val="00867E92"/>
    <w:rsid w:val="008706D4"/>
    <w:rsid w:val="008708E4"/>
    <w:rsid w:val="00870BE0"/>
    <w:rsid w:val="00870F8A"/>
    <w:rsid w:val="00871404"/>
    <w:rsid w:val="008715C1"/>
    <w:rsid w:val="008719A4"/>
    <w:rsid w:val="00871D23"/>
    <w:rsid w:val="008721D5"/>
    <w:rsid w:val="00872943"/>
    <w:rsid w:val="0087420D"/>
    <w:rsid w:val="00874312"/>
    <w:rsid w:val="0087437C"/>
    <w:rsid w:val="00874659"/>
    <w:rsid w:val="00875816"/>
    <w:rsid w:val="008759D0"/>
    <w:rsid w:val="00875CD7"/>
    <w:rsid w:val="00875DD6"/>
    <w:rsid w:val="0087677E"/>
    <w:rsid w:val="008769FF"/>
    <w:rsid w:val="00876B4D"/>
    <w:rsid w:val="0087730F"/>
    <w:rsid w:val="00877F18"/>
    <w:rsid w:val="00877F2E"/>
    <w:rsid w:val="0088012C"/>
    <w:rsid w:val="00881FD0"/>
    <w:rsid w:val="00882BB1"/>
    <w:rsid w:val="00883902"/>
    <w:rsid w:val="00883938"/>
    <w:rsid w:val="00883C19"/>
    <w:rsid w:val="00884D84"/>
    <w:rsid w:val="00886CD1"/>
    <w:rsid w:val="00886D24"/>
    <w:rsid w:val="00890262"/>
    <w:rsid w:val="00890CE3"/>
    <w:rsid w:val="008920FB"/>
    <w:rsid w:val="008934C5"/>
    <w:rsid w:val="00893FD8"/>
    <w:rsid w:val="008941B0"/>
    <w:rsid w:val="008945F6"/>
    <w:rsid w:val="008946B5"/>
    <w:rsid w:val="00894932"/>
    <w:rsid w:val="00894A88"/>
    <w:rsid w:val="008950F9"/>
    <w:rsid w:val="00895386"/>
    <w:rsid w:val="00895414"/>
    <w:rsid w:val="00895722"/>
    <w:rsid w:val="00896489"/>
    <w:rsid w:val="008967A6"/>
    <w:rsid w:val="00896A5E"/>
    <w:rsid w:val="0089767C"/>
    <w:rsid w:val="008A08F2"/>
    <w:rsid w:val="008A09B4"/>
    <w:rsid w:val="008A1013"/>
    <w:rsid w:val="008A1578"/>
    <w:rsid w:val="008A1E2C"/>
    <w:rsid w:val="008A1F0D"/>
    <w:rsid w:val="008A2012"/>
    <w:rsid w:val="008A21FF"/>
    <w:rsid w:val="008A2539"/>
    <w:rsid w:val="008A25C6"/>
    <w:rsid w:val="008A2CE2"/>
    <w:rsid w:val="008A30AC"/>
    <w:rsid w:val="008A321D"/>
    <w:rsid w:val="008A4386"/>
    <w:rsid w:val="008A44B8"/>
    <w:rsid w:val="008A455A"/>
    <w:rsid w:val="008A51A8"/>
    <w:rsid w:val="008A52B1"/>
    <w:rsid w:val="008A54C7"/>
    <w:rsid w:val="008A5A38"/>
    <w:rsid w:val="008A606F"/>
    <w:rsid w:val="008A6D71"/>
    <w:rsid w:val="008A6F63"/>
    <w:rsid w:val="008A716A"/>
    <w:rsid w:val="008A77D8"/>
    <w:rsid w:val="008A792D"/>
    <w:rsid w:val="008B0483"/>
    <w:rsid w:val="008B08B3"/>
    <w:rsid w:val="008B120C"/>
    <w:rsid w:val="008B23FE"/>
    <w:rsid w:val="008B2EE9"/>
    <w:rsid w:val="008B3693"/>
    <w:rsid w:val="008B42E5"/>
    <w:rsid w:val="008B51A0"/>
    <w:rsid w:val="008B528A"/>
    <w:rsid w:val="008B592A"/>
    <w:rsid w:val="008B59CB"/>
    <w:rsid w:val="008B5ABB"/>
    <w:rsid w:val="008B6759"/>
    <w:rsid w:val="008B6C51"/>
    <w:rsid w:val="008B70D7"/>
    <w:rsid w:val="008B7B5C"/>
    <w:rsid w:val="008C05B0"/>
    <w:rsid w:val="008C08E1"/>
    <w:rsid w:val="008C0C68"/>
    <w:rsid w:val="008C0C99"/>
    <w:rsid w:val="008C19BA"/>
    <w:rsid w:val="008C1D7F"/>
    <w:rsid w:val="008C2017"/>
    <w:rsid w:val="008C2AF8"/>
    <w:rsid w:val="008C2CA7"/>
    <w:rsid w:val="008C3232"/>
    <w:rsid w:val="008C4958"/>
    <w:rsid w:val="008C4B49"/>
    <w:rsid w:val="008C4BAA"/>
    <w:rsid w:val="008C5CE4"/>
    <w:rsid w:val="008C6058"/>
    <w:rsid w:val="008C69AD"/>
    <w:rsid w:val="008C6AE8"/>
    <w:rsid w:val="008C6D1F"/>
    <w:rsid w:val="008C6FE5"/>
    <w:rsid w:val="008C7058"/>
    <w:rsid w:val="008C7573"/>
    <w:rsid w:val="008C7F27"/>
    <w:rsid w:val="008C7F68"/>
    <w:rsid w:val="008D020D"/>
    <w:rsid w:val="008D0544"/>
    <w:rsid w:val="008D1772"/>
    <w:rsid w:val="008D2B28"/>
    <w:rsid w:val="008D2F11"/>
    <w:rsid w:val="008D34F1"/>
    <w:rsid w:val="008D39D8"/>
    <w:rsid w:val="008D3D6D"/>
    <w:rsid w:val="008D3FBB"/>
    <w:rsid w:val="008D44D0"/>
    <w:rsid w:val="008D5703"/>
    <w:rsid w:val="008D5D56"/>
    <w:rsid w:val="008D5EBE"/>
    <w:rsid w:val="008D6A77"/>
    <w:rsid w:val="008D6B60"/>
    <w:rsid w:val="008D6D1A"/>
    <w:rsid w:val="008D70E8"/>
    <w:rsid w:val="008E05DB"/>
    <w:rsid w:val="008E065E"/>
    <w:rsid w:val="008E0927"/>
    <w:rsid w:val="008E0BBB"/>
    <w:rsid w:val="008E1573"/>
    <w:rsid w:val="008E1909"/>
    <w:rsid w:val="008E1F1A"/>
    <w:rsid w:val="008E280E"/>
    <w:rsid w:val="008E321E"/>
    <w:rsid w:val="008E3EBB"/>
    <w:rsid w:val="008E5D5A"/>
    <w:rsid w:val="008E5F2C"/>
    <w:rsid w:val="008E60C2"/>
    <w:rsid w:val="008E643F"/>
    <w:rsid w:val="008E65D5"/>
    <w:rsid w:val="008E7212"/>
    <w:rsid w:val="008E74D3"/>
    <w:rsid w:val="008E7D16"/>
    <w:rsid w:val="008E7E18"/>
    <w:rsid w:val="008F1309"/>
    <w:rsid w:val="008F1EAB"/>
    <w:rsid w:val="008F2758"/>
    <w:rsid w:val="008F33DC"/>
    <w:rsid w:val="008F344E"/>
    <w:rsid w:val="008F37D0"/>
    <w:rsid w:val="008F4317"/>
    <w:rsid w:val="008F477F"/>
    <w:rsid w:val="008F5895"/>
    <w:rsid w:val="008F7911"/>
    <w:rsid w:val="0090010E"/>
    <w:rsid w:val="00900341"/>
    <w:rsid w:val="00900E2F"/>
    <w:rsid w:val="00902350"/>
    <w:rsid w:val="0090293D"/>
    <w:rsid w:val="00902B34"/>
    <w:rsid w:val="0090336B"/>
    <w:rsid w:val="009042B2"/>
    <w:rsid w:val="00904F3A"/>
    <w:rsid w:val="009053AA"/>
    <w:rsid w:val="009066E6"/>
    <w:rsid w:val="00906939"/>
    <w:rsid w:val="00906B27"/>
    <w:rsid w:val="00907A6C"/>
    <w:rsid w:val="00907C65"/>
    <w:rsid w:val="00907EBC"/>
    <w:rsid w:val="0091015C"/>
    <w:rsid w:val="00910327"/>
    <w:rsid w:val="00910A28"/>
    <w:rsid w:val="00910B7D"/>
    <w:rsid w:val="0091124F"/>
    <w:rsid w:val="00911DFB"/>
    <w:rsid w:val="0091206A"/>
    <w:rsid w:val="009122F5"/>
    <w:rsid w:val="00912803"/>
    <w:rsid w:val="00912AB2"/>
    <w:rsid w:val="0091339C"/>
    <w:rsid w:val="009139D9"/>
    <w:rsid w:val="00913F43"/>
    <w:rsid w:val="0091419F"/>
    <w:rsid w:val="00914AD8"/>
    <w:rsid w:val="00915232"/>
    <w:rsid w:val="00916079"/>
    <w:rsid w:val="00916965"/>
    <w:rsid w:val="00916BC2"/>
    <w:rsid w:val="00916CDA"/>
    <w:rsid w:val="00917268"/>
    <w:rsid w:val="0091793E"/>
    <w:rsid w:val="00917CE9"/>
    <w:rsid w:val="0092026B"/>
    <w:rsid w:val="009205C6"/>
    <w:rsid w:val="00920BF2"/>
    <w:rsid w:val="00921128"/>
    <w:rsid w:val="009218CB"/>
    <w:rsid w:val="00922010"/>
    <w:rsid w:val="0092259A"/>
    <w:rsid w:val="009225CF"/>
    <w:rsid w:val="00922A9E"/>
    <w:rsid w:val="00924B2C"/>
    <w:rsid w:val="00924BBF"/>
    <w:rsid w:val="00925AF6"/>
    <w:rsid w:val="0092606D"/>
    <w:rsid w:val="0092618E"/>
    <w:rsid w:val="0092632E"/>
    <w:rsid w:val="00927F66"/>
    <w:rsid w:val="00930280"/>
    <w:rsid w:val="00930962"/>
    <w:rsid w:val="009309F4"/>
    <w:rsid w:val="00930C32"/>
    <w:rsid w:val="0093116A"/>
    <w:rsid w:val="00931BD9"/>
    <w:rsid w:val="009322F2"/>
    <w:rsid w:val="00932529"/>
    <w:rsid w:val="009335BC"/>
    <w:rsid w:val="00933B7B"/>
    <w:rsid w:val="00933F7A"/>
    <w:rsid w:val="0093465F"/>
    <w:rsid w:val="00934722"/>
    <w:rsid w:val="00934D55"/>
    <w:rsid w:val="00934F51"/>
    <w:rsid w:val="00934F8F"/>
    <w:rsid w:val="00935086"/>
    <w:rsid w:val="009353B8"/>
    <w:rsid w:val="00935E17"/>
    <w:rsid w:val="0093653A"/>
    <w:rsid w:val="00936715"/>
    <w:rsid w:val="009368F3"/>
    <w:rsid w:val="009414A2"/>
    <w:rsid w:val="009415C0"/>
    <w:rsid w:val="00941636"/>
    <w:rsid w:val="00943742"/>
    <w:rsid w:val="00943D23"/>
    <w:rsid w:val="00945276"/>
    <w:rsid w:val="00945C05"/>
    <w:rsid w:val="00945E0B"/>
    <w:rsid w:val="00945E16"/>
    <w:rsid w:val="00946945"/>
    <w:rsid w:val="009469D5"/>
    <w:rsid w:val="009474D9"/>
    <w:rsid w:val="00947685"/>
    <w:rsid w:val="00947713"/>
    <w:rsid w:val="00947948"/>
    <w:rsid w:val="00947975"/>
    <w:rsid w:val="00947E22"/>
    <w:rsid w:val="009504E2"/>
    <w:rsid w:val="009505BE"/>
    <w:rsid w:val="00950BA5"/>
    <w:rsid w:val="00950DE7"/>
    <w:rsid w:val="00951187"/>
    <w:rsid w:val="009517A7"/>
    <w:rsid w:val="009520B8"/>
    <w:rsid w:val="00952363"/>
    <w:rsid w:val="00952524"/>
    <w:rsid w:val="00952C84"/>
    <w:rsid w:val="009531E9"/>
    <w:rsid w:val="00953920"/>
    <w:rsid w:val="00953D47"/>
    <w:rsid w:val="00953E07"/>
    <w:rsid w:val="0095445F"/>
    <w:rsid w:val="00954D33"/>
    <w:rsid w:val="009556AE"/>
    <w:rsid w:val="00955C48"/>
    <w:rsid w:val="009561F5"/>
    <w:rsid w:val="009562B9"/>
    <w:rsid w:val="0095640A"/>
    <w:rsid w:val="0095681E"/>
    <w:rsid w:val="00957136"/>
    <w:rsid w:val="009572D4"/>
    <w:rsid w:val="00961921"/>
    <w:rsid w:val="00961A0E"/>
    <w:rsid w:val="009625B0"/>
    <w:rsid w:val="00963037"/>
    <w:rsid w:val="00963D74"/>
    <w:rsid w:val="00963FDC"/>
    <w:rsid w:val="0096418F"/>
    <w:rsid w:val="0096430A"/>
    <w:rsid w:val="009649F8"/>
    <w:rsid w:val="00964EF9"/>
    <w:rsid w:val="00965534"/>
    <w:rsid w:val="0096554B"/>
    <w:rsid w:val="0096584A"/>
    <w:rsid w:val="00965E13"/>
    <w:rsid w:val="00965FDF"/>
    <w:rsid w:val="00966034"/>
    <w:rsid w:val="00966953"/>
    <w:rsid w:val="00966DCD"/>
    <w:rsid w:val="009709A5"/>
    <w:rsid w:val="00970C29"/>
    <w:rsid w:val="009718B3"/>
    <w:rsid w:val="00971F08"/>
    <w:rsid w:val="009729E8"/>
    <w:rsid w:val="00973798"/>
    <w:rsid w:val="009743B6"/>
    <w:rsid w:val="0097451F"/>
    <w:rsid w:val="00974E05"/>
    <w:rsid w:val="00974E40"/>
    <w:rsid w:val="00975E3D"/>
    <w:rsid w:val="0097603D"/>
    <w:rsid w:val="009767BC"/>
    <w:rsid w:val="00976949"/>
    <w:rsid w:val="009770A7"/>
    <w:rsid w:val="009776A2"/>
    <w:rsid w:val="009778A7"/>
    <w:rsid w:val="00977E18"/>
    <w:rsid w:val="0098012E"/>
    <w:rsid w:val="00980477"/>
    <w:rsid w:val="009805B6"/>
    <w:rsid w:val="0098216E"/>
    <w:rsid w:val="00982484"/>
    <w:rsid w:val="00983143"/>
    <w:rsid w:val="009836C1"/>
    <w:rsid w:val="0098470B"/>
    <w:rsid w:val="00984AB2"/>
    <w:rsid w:val="009851D0"/>
    <w:rsid w:val="00985253"/>
    <w:rsid w:val="00985275"/>
    <w:rsid w:val="009853B3"/>
    <w:rsid w:val="00985FD3"/>
    <w:rsid w:val="009865A0"/>
    <w:rsid w:val="0098708F"/>
    <w:rsid w:val="00987DDA"/>
    <w:rsid w:val="00987DEE"/>
    <w:rsid w:val="00990362"/>
    <w:rsid w:val="00990630"/>
    <w:rsid w:val="009908CF"/>
    <w:rsid w:val="00991761"/>
    <w:rsid w:val="00992068"/>
    <w:rsid w:val="0099247E"/>
    <w:rsid w:val="0099336F"/>
    <w:rsid w:val="00993A01"/>
    <w:rsid w:val="00993DDA"/>
    <w:rsid w:val="00994331"/>
    <w:rsid w:val="009945B0"/>
    <w:rsid w:val="00994A48"/>
    <w:rsid w:val="00994DCA"/>
    <w:rsid w:val="00994FD2"/>
    <w:rsid w:val="00995354"/>
    <w:rsid w:val="009953D7"/>
    <w:rsid w:val="00995470"/>
    <w:rsid w:val="009960EC"/>
    <w:rsid w:val="009970DD"/>
    <w:rsid w:val="009A0910"/>
    <w:rsid w:val="009A0EF2"/>
    <w:rsid w:val="009A0FBA"/>
    <w:rsid w:val="009A11D5"/>
    <w:rsid w:val="009A1601"/>
    <w:rsid w:val="009A2186"/>
    <w:rsid w:val="009A23BE"/>
    <w:rsid w:val="009A29B4"/>
    <w:rsid w:val="009A2FE0"/>
    <w:rsid w:val="009A462D"/>
    <w:rsid w:val="009A48B0"/>
    <w:rsid w:val="009A5337"/>
    <w:rsid w:val="009A5CBA"/>
    <w:rsid w:val="009A5F33"/>
    <w:rsid w:val="009A6D41"/>
    <w:rsid w:val="009A7065"/>
    <w:rsid w:val="009A7815"/>
    <w:rsid w:val="009A79C6"/>
    <w:rsid w:val="009A7BCD"/>
    <w:rsid w:val="009B09CE"/>
    <w:rsid w:val="009B135B"/>
    <w:rsid w:val="009B1F30"/>
    <w:rsid w:val="009B23F0"/>
    <w:rsid w:val="009B24BD"/>
    <w:rsid w:val="009B3834"/>
    <w:rsid w:val="009B3AC2"/>
    <w:rsid w:val="009B4809"/>
    <w:rsid w:val="009B4B08"/>
    <w:rsid w:val="009B4D94"/>
    <w:rsid w:val="009B4DF4"/>
    <w:rsid w:val="009B564E"/>
    <w:rsid w:val="009B656B"/>
    <w:rsid w:val="009B6D90"/>
    <w:rsid w:val="009B7D55"/>
    <w:rsid w:val="009B7E87"/>
    <w:rsid w:val="009C0FCA"/>
    <w:rsid w:val="009C117C"/>
    <w:rsid w:val="009C279D"/>
    <w:rsid w:val="009C2968"/>
    <w:rsid w:val="009C3705"/>
    <w:rsid w:val="009C3EA7"/>
    <w:rsid w:val="009C403E"/>
    <w:rsid w:val="009C4AE0"/>
    <w:rsid w:val="009C4E9C"/>
    <w:rsid w:val="009C534E"/>
    <w:rsid w:val="009C5A6A"/>
    <w:rsid w:val="009C5C47"/>
    <w:rsid w:val="009C6033"/>
    <w:rsid w:val="009C6AD0"/>
    <w:rsid w:val="009C6E5C"/>
    <w:rsid w:val="009D00B9"/>
    <w:rsid w:val="009D00FA"/>
    <w:rsid w:val="009D0131"/>
    <w:rsid w:val="009D0179"/>
    <w:rsid w:val="009D066C"/>
    <w:rsid w:val="009D0711"/>
    <w:rsid w:val="009D1B45"/>
    <w:rsid w:val="009D280C"/>
    <w:rsid w:val="009D2F40"/>
    <w:rsid w:val="009D3543"/>
    <w:rsid w:val="009D4FF0"/>
    <w:rsid w:val="009D5E70"/>
    <w:rsid w:val="009D5FB2"/>
    <w:rsid w:val="009D61FA"/>
    <w:rsid w:val="009D62D8"/>
    <w:rsid w:val="009D6830"/>
    <w:rsid w:val="009D6D5E"/>
    <w:rsid w:val="009D703C"/>
    <w:rsid w:val="009D714C"/>
    <w:rsid w:val="009D718F"/>
    <w:rsid w:val="009D77E5"/>
    <w:rsid w:val="009D7913"/>
    <w:rsid w:val="009E068F"/>
    <w:rsid w:val="009E0ACF"/>
    <w:rsid w:val="009E14E0"/>
    <w:rsid w:val="009E1B81"/>
    <w:rsid w:val="009E1BC5"/>
    <w:rsid w:val="009E1E1B"/>
    <w:rsid w:val="009E35DB"/>
    <w:rsid w:val="009E47A3"/>
    <w:rsid w:val="009E4F30"/>
    <w:rsid w:val="009E4F50"/>
    <w:rsid w:val="009E5982"/>
    <w:rsid w:val="009E6081"/>
    <w:rsid w:val="009E7220"/>
    <w:rsid w:val="009F08F3"/>
    <w:rsid w:val="009F1333"/>
    <w:rsid w:val="009F13A5"/>
    <w:rsid w:val="009F16B6"/>
    <w:rsid w:val="009F1C30"/>
    <w:rsid w:val="009F325C"/>
    <w:rsid w:val="009F32B5"/>
    <w:rsid w:val="009F344F"/>
    <w:rsid w:val="009F345C"/>
    <w:rsid w:val="009F34FD"/>
    <w:rsid w:val="009F5807"/>
    <w:rsid w:val="009F6368"/>
    <w:rsid w:val="009F6A48"/>
    <w:rsid w:val="00A0068F"/>
    <w:rsid w:val="00A01192"/>
    <w:rsid w:val="00A0154A"/>
    <w:rsid w:val="00A02E62"/>
    <w:rsid w:val="00A035CA"/>
    <w:rsid w:val="00A046A6"/>
    <w:rsid w:val="00A048A8"/>
    <w:rsid w:val="00A04F49"/>
    <w:rsid w:val="00A0586C"/>
    <w:rsid w:val="00A063D7"/>
    <w:rsid w:val="00A068EF"/>
    <w:rsid w:val="00A0777F"/>
    <w:rsid w:val="00A10EF3"/>
    <w:rsid w:val="00A11989"/>
    <w:rsid w:val="00A11C34"/>
    <w:rsid w:val="00A11F12"/>
    <w:rsid w:val="00A12EBE"/>
    <w:rsid w:val="00A1329A"/>
    <w:rsid w:val="00A13737"/>
    <w:rsid w:val="00A137D0"/>
    <w:rsid w:val="00A13E54"/>
    <w:rsid w:val="00A14C4D"/>
    <w:rsid w:val="00A15074"/>
    <w:rsid w:val="00A15128"/>
    <w:rsid w:val="00A15C41"/>
    <w:rsid w:val="00A1603F"/>
    <w:rsid w:val="00A1604F"/>
    <w:rsid w:val="00A16E04"/>
    <w:rsid w:val="00A16F8F"/>
    <w:rsid w:val="00A17273"/>
    <w:rsid w:val="00A174FD"/>
    <w:rsid w:val="00A17A30"/>
    <w:rsid w:val="00A17F63"/>
    <w:rsid w:val="00A211AD"/>
    <w:rsid w:val="00A21916"/>
    <w:rsid w:val="00A2193B"/>
    <w:rsid w:val="00A21C5A"/>
    <w:rsid w:val="00A226E7"/>
    <w:rsid w:val="00A227EA"/>
    <w:rsid w:val="00A22842"/>
    <w:rsid w:val="00A22C78"/>
    <w:rsid w:val="00A2351A"/>
    <w:rsid w:val="00A237BA"/>
    <w:rsid w:val="00A237BB"/>
    <w:rsid w:val="00A2637C"/>
    <w:rsid w:val="00A264A9"/>
    <w:rsid w:val="00A26904"/>
    <w:rsid w:val="00A27472"/>
    <w:rsid w:val="00A27785"/>
    <w:rsid w:val="00A27B2D"/>
    <w:rsid w:val="00A30187"/>
    <w:rsid w:val="00A3135C"/>
    <w:rsid w:val="00A32A8E"/>
    <w:rsid w:val="00A3392A"/>
    <w:rsid w:val="00A3448A"/>
    <w:rsid w:val="00A351C5"/>
    <w:rsid w:val="00A35274"/>
    <w:rsid w:val="00A355CC"/>
    <w:rsid w:val="00A36297"/>
    <w:rsid w:val="00A365BE"/>
    <w:rsid w:val="00A36CA9"/>
    <w:rsid w:val="00A37FE1"/>
    <w:rsid w:val="00A409CA"/>
    <w:rsid w:val="00A41E2B"/>
    <w:rsid w:val="00A435C2"/>
    <w:rsid w:val="00A438A1"/>
    <w:rsid w:val="00A43A2C"/>
    <w:rsid w:val="00A44E20"/>
    <w:rsid w:val="00A45B74"/>
    <w:rsid w:val="00A46B85"/>
    <w:rsid w:val="00A46CF8"/>
    <w:rsid w:val="00A47A1D"/>
    <w:rsid w:val="00A47E12"/>
    <w:rsid w:val="00A506CC"/>
    <w:rsid w:val="00A509ED"/>
    <w:rsid w:val="00A50C2D"/>
    <w:rsid w:val="00A511D5"/>
    <w:rsid w:val="00A511FA"/>
    <w:rsid w:val="00A52484"/>
    <w:rsid w:val="00A52E1D"/>
    <w:rsid w:val="00A52F13"/>
    <w:rsid w:val="00A54404"/>
    <w:rsid w:val="00A54980"/>
    <w:rsid w:val="00A56A9A"/>
    <w:rsid w:val="00A57303"/>
    <w:rsid w:val="00A579EF"/>
    <w:rsid w:val="00A57E93"/>
    <w:rsid w:val="00A60E16"/>
    <w:rsid w:val="00A60F1E"/>
    <w:rsid w:val="00A61499"/>
    <w:rsid w:val="00A61FD3"/>
    <w:rsid w:val="00A62A15"/>
    <w:rsid w:val="00A62A77"/>
    <w:rsid w:val="00A62D6E"/>
    <w:rsid w:val="00A62F5E"/>
    <w:rsid w:val="00A63483"/>
    <w:rsid w:val="00A63FB4"/>
    <w:rsid w:val="00A642F5"/>
    <w:rsid w:val="00A64BCD"/>
    <w:rsid w:val="00A64E7E"/>
    <w:rsid w:val="00A6525F"/>
    <w:rsid w:val="00A657D7"/>
    <w:rsid w:val="00A66025"/>
    <w:rsid w:val="00A660AC"/>
    <w:rsid w:val="00A6716A"/>
    <w:rsid w:val="00A67573"/>
    <w:rsid w:val="00A67E6C"/>
    <w:rsid w:val="00A70D8A"/>
    <w:rsid w:val="00A71395"/>
    <w:rsid w:val="00A713B8"/>
    <w:rsid w:val="00A71B99"/>
    <w:rsid w:val="00A7253E"/>
    <w:rsid w:val="00A726AB"/>
    <w:rsid w:val="00A73237"/>
    <w:rsid w:val="00A739D0"/>
    <w:rsid w:val="00A74ACE"/>
    <w:rsid w:val="00A74C73"/>
    <w:rsid w:val="00A7554D"/>
    <w:rsid w:val="00A761D4"/>
    <w:rsid w:val="00A76AA1"/>
    <w:rsid w:val="00A77149"/>
    <w:rsid w:val="00A774A3"/>
    <w:rsid w:val="00A77770"/>
    <w:rsid w:val="00A77EC4"/>
    <w:rsid w:val="00A80001"/>
    <w:rsid w:val="00A809B9"/>
    <w:rsid w:val="00A8143A"/>
    <w:rsid w:val="00A8175C"/>
    <w:rsid w:val="00A82041"/>
    <w:rsid w:val="00A8208D"/>
    <w:rsid w:val="00A824EC"/>
    <w:rsid w:val="00A83A74"/>
    <w:rsid w:val="00A83B55"/>
    <w:rsid w:val="00A84FCB"/>
    <w:rsid w:val="00A85EAD"/>
    <w:rsid w:val="00A86413"/>
    <w:rsid w:val="00A8720F"/>
    <w:rsid w:val="00A87373"/>
    <w:rsid w:val="00A878BC"/>
    <w:rsid w:val="00A90280"/>
    <w:rsid w:val="00A90396"/>
    <w:rsid w:val="00A90435"/>
    <w:rsid w:val="00A922CF"/>
    <w:rsid w:val="00A92394"/>
    <w:rsid w:val="00A92879"/>
    <w:rsid w:val="00A9442A"/>
    <w:rsid w:val="00A94B31"/>
    <w:rsid w:val="00A94CAB"/>
    <w:rsid w:val="00A95184"/>
    <w:rsid w:val="00A957FA"/>
    <w:rsid w:val="00A95C5C"/>
    <w:rsid w:val="00A9618B"/>
    <w:rsid w:val="00A9627B"/>
    <w:rsid w:val="00A9659D"/>
    <w:rsid w:val="00A9697D"/>
    <w:rsid w:val="00AA016F"/>
    <w:rsid w:val="00AA0896"/>
    <w:rsid w:val="00AA0993"/>
    <w:rsid w:val="00AA19AF"/>
    <w:rsid w:val="00AA1ED6"/>
    <w:rsid w:val="00AA28BB"/>
    <w:rsid w:val="00AA31DD"/>
    <w:rsid w:val="00AA32F4"/>
    <w:rsid w:val="00AA397D"/>
    <w:rsid w:val="00AA40DD"/>
    <w:rsid w:val="00AA4CE6"/>
    <w:rsid w:val="00AA51D6"/>
    <w:rsid w:val="00AA55EE"/>
    <w:rsid w:val="00AA6684"/>
    <w:rsid w:val="00AA681A"/>
    <w:rsid w:val="00AA6846"/>
    <w:rsid w:val="00AA6892"/>
    <w:rsid w:val="00AA781B"/>
    <w:rsid w:val="00AA7872"/>
    <w:rsid w:val="00AB01BE"/>
    <w:rsid w:val="00AB0816"/>
    <w:rsid w:val="00AB0BC8"/>
    <w:rsid w:val="00AB0D7A"/>
    <w:rsid w:val="00AB10E6"/>
    <w:rsid w:val="00AB11CA"/>
    <w:rsid w:val="00AB14D9"/>
    <w:rsid w:val="00AB188C"/>
    <w:rsid w:val="00AB3296"/>
    <w:rsid w:val="00AB34A8"/>
    <w:rsid w:val="00AB3CE2"/>
    <w:rsid w:val="00AB3E73"/>
    <w:rsid w:val="00AB4AB8"/>
    <w:rsid w:val="00AB5631"/>
    <w:rsid w:val="00AB655E"/>
    <w:rsid w:val="00AB65F6"/>
    <w:rsid w:val="00AB6CF4"/>
    <w:rsid w:val="00AB70B7"/>
    <w:rsid w:val="00AB7245"/>
    <w:rsid w:val="00AB730E"/>
    <w:rsid w:val="00AB7ABA"/>
    <w:rsid w:val="00AC007F"/>
    <w:rsid w:val="00AC03FD"/>
    <w:rsid w:val="00AC0411"/>
    <w:rsid w:val="00AC111F"/>
    <w:rsid w:val="00AC11C2"/>
    <w:rsid w:val="00AC195F"/>
    <w:rsid w:val="00AC1F1E"/>
    <w:rsid w:val="00AC20F8"/>
    <w:rsid w:val="00AC23D1"/>
    <w:rsid w:val="00AC278E"/>
    <w:rsid w:val="00AC2BF8"/>
    <w:rsid w:val="00AC2D98"/>
    <w:rsid w:val="00AC2ECD"/>
    <w:rsid w:val="00AC3119"/>
    <w:rsid w:val="00AC3E36"/>
    <w:rsid w:val="00AC4689"/>
    <w:rsid w:val="00AC49FB"/>
    <w:rsid w:val="00AC4DAB"/>
    <w:rsid w:val="00AC568E"/>
    <w:rsid w:val="00AC5A10"/>
    <w:rsid w:val="00AC5E0D"/>
    <w:rsid w:val="00AC7092"/>
    <w:rsid w:val="00AC70DD"/>
    <w:rsid w:val="00AC7C12"/>
    <w:rsid w:val="00AD0467"/>
    <w:rsid w:val="00AD0AA3"/>
    <w:rsid w:val="00AD12A2"/>
    <w:rsid w:val="00AD15A0"/>
    <w:rsid w:val="00AD160F"/>
    <w:rsid w:val="00AD2175"/>
    <w:rsid w:val="00AD3063"/>
    <w:rsid w:val="00AD3F94"/>
    <w:rsid w:val="00AD4A5A"/>
    <w:rsid w:val="00AD5949"/>
    <w:rsid w:val="00AD6879"/>
    <w:rsid w:val="00AD6DBC"/>
    <w:rsid w:val="00AD6FA4"/>
    <w:rsid w:val="00AD74A2"/>
    <w:rsid w:val="00AD7AE6"/>
    <w:rsid w:val="00AD7B6C"/>
    <w:rsid w:val="00AE06BF"/>
    <w:rsid w:val="00AE0F2A"/>
    <w:rsid w:val="00AE12C7"/>
    <w:rsid w:val="00AE12E6"/>
    <w:rsid w:val="00AE1B03"/>
    <w:rsid w:val="00AE259B"/>
    <w:rsid w:val="00AE27AC"/>
    <w:rsid w:val="00AE2893"/>
    <w:rsid w:val="00AE2D96"/>
    <w:rsid w:val="00AE3A0F"/>
    <w:rsid w:val="00AE40E0"/>
    <w:rsid w:val="00AE4DBA"/>
    <w:rsid w:val="00AE4F07"/>
    <w:rsid w:val="00AE539C"/>
    <w:rsid w:val="00AE5D7C"/>
    <w:rsid w:val="00AE5DC8"/>
    <w:rsid w:val="00AE5E31"/>
    <w:rsid w:val="00AE65BE"/>
    <w:rsid w:val="00AE708B"/>
    <w:rsid w:val="00AE70FA"/>
    <w:rsid w:val="00AE7857"/>
    <w:rsid w:val="00AE7DD8"/>
    <w:rsid w:val="00AF0172"/>
    <w:rsid w:val="00AF0896"/>
    <w:rsid w:val="00AF1012"/>
    <w:rsid w:val="00AF192C"/>
    <w:rsid w:val="00AF1C5D"/>
    <w:rsid w:val="00AF3A34"/>
    <w:rsid w:val="00AF3AFE"/>
    <w:rsid w:val="00AF42D7"/>
    <w:rsid w:val="00AF45DD"/>
    <w:rsid w:val="00AF5633"/>
    <w:rsid w:val="00AF5A28"/>
    <w:rsid w:val="00AF6414"/>
    <w:rsid w:val="00AF656A"/>
    <w:rsid w:val="00AF6CCF"/>
    <w:rsid w:val="00AF711E"/>
    <w:rsid w:val="00B001AC"/>
    <w:rsid w:val="00B002DA"/>
    <w:rsid w:val="00B006FE"/>
    <w:rsid w:val="00B007CB"/>
    <w:rsid w:val="00B0096A"/>
    <w:rsid w:val="00B00A4B"/>
    <w:rsid w:val="00B01020"/>
    <w:rsid w:val="00B01891"/>
    <w:rsid w:val="00B01CB9"/>
    <w:rsid w:val="00B02AA9"/>
    <w:rsid w:val="00B02FA3"/>
    <w:rsid w:val="00B048DD"/>
    <w:rsid w:val="00B05084"/>
    <w:rsid w:val="00B05B2B"/>
    <w:rsid w:val="00B06A81"/>
    <w:rsid w:val="00B06B70"/>
    <w:rsid w:val="00B07918"/>
    <w:rsid w:val="00B07A18"/>
    <w:rsid w:val="00B07DB1"/>
    <w:rsid w:val="00B102EB"/>
    <w:rsid w:val="00B10976"/>
    <w:rsid w:val="00B111D7"/>
    <w:rsid w:val="00B112DC"/>
    <w:rsid w:val="00B113BC"/>
    <w:rsid w:val="00B11B1C"/>
    <w:rsid w:val="00B1219A"/>
    <w:rsid w:val="00B13968"/>
    <w:rsid w:val="00B14DA1"/>
    <w:rsid w:val="00B15675"/>
    <w:rsid w:val="00B157F9"/>
    <w:rsid w:val="00B15A94"/>
    <w:rsid w:val="00B167F1"/>
    <w:rsid w:val="00B20256"/>
    <w:rsid w:val="00B2052B"/>
    <w:rsid w:val="00B209EC"/>
    <w:rsid w:val="00B20D09"/>
    <w:rsid w:val="00B20DA8"/>
    <w:rsid w:val="00B21057"/>
    <w:rsid w:val="00B211CF"/>
    <w:rsid w:val="00B21B4D"/>
    <w:rsid w:val="00B22363"/>
    <w:rsid w:val="00B22952"/>
    <w:rsid w:val="00B231EB"/>
    <w:rsid w:val="00B236F3"/>
    <w:rsid w:val="00B23DE2"/>
    <w:rsid w:val="00B24948"/>
    <w:rsid w:val="00B2595A"/>
    <w:rsid w:val="00B2606B"/>
    <w:rsid w:val="00B266EC"/>
    <w:rsid w:val="00B26D3D"/>
    <w:rsid w:val="00B2763F"/>
    <w:rsid w:val="00B27AAC"/>
    <w:rsid w:val="00B27DB8"/>
    <w:rsid w:val="00B30456"/>
    <w:rsid w:val="00B305A2"/>
    <w:rsid w:val="00B30929"/>
    <w:rsid w:val="00B31534"/>
    <w:rsid w:val="00B31615"/>
    <w:rsid w:val="00B31918"/>
    <w:rsid w:val="00B3329A"/>
    <w:rsid w:val="00B35FAB"/>
    <w:rsid w:val="00B36443"/>
    <w:rsid w:val="00B36700"/>
    <w:rsid w:val="00B36756"/>
    <w:rsid w:val="00B372AA"/>
    <w:rsid w:val="00B374C6"/>
    <w:rsid w:val="00B40445"/>
    <w:rsid w:val="00B4055B"/>
    <w:rsid w:val="00B4105E"/>
    <w:rsid w:val="00B41888"/>
    <w:rsid w:val="00B423E6"/>
    <w:rsid w:val="00B43B8F"/>
    <w:rsid w:val="00B4531A"/>
    <w:rsid w:val="00B45A52"/>
    <w:rsid w:val="00B45BCA"/>
    <w:rsid w:val="00B46175"/>
    <w:rsid w:val="00B46234"/>
    <w:rsid w:val="00B467D3"/>
    <w:rsid w:val="00B472A9"/>
    <w:rsid w:val="00B47CAF"/>
    <w:rsid w:val="00B5069B"/>
    <w:rsid w:val="00B50C76"/>
    <w:rsid w:val="00B51522"/>
    <w:rsid w:val="00B51B09"/>
    <w:rsid w:val="00B51E0C"/>
    <w:rsid w:val="00B52835"/>
    <w:rsid w:val="00B53344"/>
    <w:rsid w:val="00B53BC5"/>
    <w:rsid w:val="00B53F26"/>
    <w:rsid w:val="00B540FB"/>
    <w:rsid w:val="00B54B86"/>
    <w:rsid w:val="00B54E76"/>
    <w:rsid w:val="00B55857"/>
    <w:rsid w:val="00B5689E"/>
    <w:rsid w:val="00B575B1"/>
    <w:rsid w:val="00B6040C"/>
    <w:rsid w:val="00B606FB"/>
    <w:rsid w:val="00B6073D"/>
    <w:rsid w:val="00B61CCE"/>
    <w:rsid w:val="00B61D37"/>
    <w:rsid w:val="00B62AAA"/>
    <w:rsid w:val="00B6329A"/>
    <w:rsid w:val="00B64328"/>
    <w:rsid w:val="00B6443A"/>
    <w:rsid w:val="00B647F3"/>
    <w:rsid w:val="00B6486E"/>
    <w:rsid w:val="00B65E6C"/>
    <w:rsid w:val="00B664C7"/>
    <w:rsid w:val="00B666F8"/>
    <w:rsid w:val="00B67CA1"/>
    <w:rsid w:val="00B70DBE"/>
    <w:rsid w:val="00B71299"/>
    <w:rsid w:val="00B71337"/>
    <w:rsid w:val="00B71A3A"/>
    <w:rsid w:val="00B726FC"/>
    <w:rsid w:val="00B729B0"/>
    <w:rsid w:val="00B72F01"/>
    <w:rsid w:val="00B73461"/>
    <w:rsid w:val="00B73462"/>
    <w:rsid w:val="00B739F6"/>
    <w:rsid w:val="00B73B53"/>
    <w:rsid w:val="00B73F54"/>
    <w:rsid w:val="00B74A98"/>
    <w:rsid w:val="00B74CF4"/>
    <w:rsid w:val="00B74E3E"/>
    <w:rsid w:val="00B75223"/>
    <w:rsid w:val="00B75525"/>
    <w:rsid w:val="00B75F6D"/>
    <w:rsid w:val="00B764A2"/>
    <w:rsid w:val="00B7761F"/>
    <w:rsid w:val="00B81A64"/>
    <w:rsid w:val="00B81A6C"/>
    <w:rsid w:val="00B827C1"/>
    <w:rsid w:val="00B82B32"/>
    <w:rsid w:val="00B82D54"/>
    <w:rsid w:val="00B83DAE"/>
    <w:rsid w:val="00B85D0C"/>
    <w:rsid w:val="00B85DE5"/>
    <w:rsid w:val="00B860CD"/>
    <w:rsid w:val="00B86771"/>
    <w:rsid w:val="00B86F5E"/>
    <w:rsid w:val="00B871C4"/>
    <w:rsid w:val="00B87DF4"/>
    <w:rsid w:val="00B905F1"/>
    <w:rsid w:val="00B90F73"/>
    <w:rsid w:val="00B91763"/>
    <w:rsid w:val="00B9206F"/>
    <w:rsid w:val="00B931C4"/>
    <w:rsid w:val="00B9363F"/>
    <w:rsid w:val="00B93B59"/>
    <w:rsid w:val="00B9406A"/>
    <w:rsid w:val="00B948CB"/>
    <w:rsid w:val="00B94A53"/>
    <w:rsid w:val="00B94CA8"/>
    <w:rsid w:val="00B94F22"/>
    <w:rsid w:val="00B9577C"/>
    <w:rsid w:val="00B965A5"/>
    <w:rsid w:val="00B96679"/>
    <w:rsid w:val="00B97F40"/>
    <w:rsid w:val="00BA001D"/>
    <w:rsid w:val="00BA03D1"/>
    <w:rsid w:val="00BA085E"/>
    <w:rsid w:val="00BA0879"/>
    <w:rsid w:val="00BA149F"/>
    <w:rsid w:val="00BA1612"/>
    <w:rsid w:val="00BA1AB6"/>
    <w:rsid w:val="00BA2280"/>
    <w:rsid w:val="00BA2A08"/>
    <w:rsid w:val="00BA3498"/>
    <w:rsid w:val="00BA4557"/>
    <w:rsid w:val="00BA45AB"/>
    <w:rsid w:val="00BA4F18"/>
    <w:rsid w:val="00BA56D2"/>
    <w:rsid w:val="00BA5B1F"/>
    <w:rsid w:val="00BA5E92"/>
    <w:rsid w:val="00BA5FC6"/>
    <w:rsid w:val="00BA72A8"/>
    <w:rsid w:val="00BA76E0"/>
    <w:rsid w:val="00BA792E"/>
    <w:rsid w:val="00BB0355"/>
    <w:rsid w:val="00BB03DE"/>
    <w:rsid w:val="00BB07D1"/>
    <w:rsid w:val="00BB1874"/>
    <w:rsid w:val="00BB1A2F"/>
    <w:rsid w:val="00BB1CC8"/>
    <w:rsid w:val="00BB2879"/>
    <w:rsid w:val="00BB2A08"/>
    <w:rsid w:val="00BB2A25"/>
    <w:rsid w:val="00BB2C29"/>
    <w:rsid w:val="00BB2C3F"/>
    <w:rsid w:val="00BB2E26"/>
    <w:rsid w:val="00BB3203"/>
    <w:rsid w:val="00BB356E"/>
    <w:rsid w:val="00BB3BD4"/>
    <w:rsid w:val="00BB473B"/>
    <w:rsid w:val="00BB4A37"/>
    <w:rsid w:val="00BB51E9"/>
    <w:rsid w:val="00BB5DA7"/>
    <w:rsid w:val="00BB6121"/>
    <w:rsid w:val="00BB6339"/>
    <w:rsid w:val="00BB6FAF"/>
    <w:rsid w:val="00BB744F"/>
    <w:rsid w:val="00BB74E5"/>
    <w:rsid w:val="00BB7A0C"/>
    <w:rsid w:val="00BC0043"/>
    <w:rsid w:val="00BC0203"/>
    <w:rsid w:val="00BC0226"/>
    <w:rsid w:val="00BC05CB"/>
    <w:rsid w:val="00BC0C8F"/>
    <w:rsid w:val="00BC0E59"/>
    <w:rsid w:val="00BC0FDC"/>
    <w:rsid w:val="00BC1D71"/>
    <w:rsid w:val="00BC29B6"/>
    <w:rsid w:val="00BC3053"/>
    <w:rsid w:val="00BC4614"/>
    <w:rsid w:val="00BC4D2E"/>
    <w:rsid w:val="00BC52E8"/>
    <w:rsid w:val="00BC5B9B"/>
    <w:rsid w:val="00BC668F"/>
    <w:rsid w:val="00BC6FFE"/>
    <w:rsid w:val="00BC7AB8"/>
    <w:rsid w:val="00BD0381"/>
    <w:rsid w:val="00BD0876"/>
    <w:rsid w:val="00BD15DE"/>
    <w:rsid w:val="00BD163D"/>
    <w:rsid w:val="00BD1C5D"/>
    <w:rsid w:val="00BD28AD"/>
    <w:rsid w:val="00BD2DF9"/>
    <w:rsid w:val="00BD365A"/>
    <w:rsid w:val="00BD3ED3"/>
    <w:rsid w:val="00BD48AC"/>
    <w:rsid w:val="00BD51DA"/>
    <w:rsid w:val="00BD52AE"/>
    <w:rsid w:val="00BD5652"/>
    <w:rsid w:val="00BD59FB"/>
    <w:rsid w:val="00BD5F1A"/>
    <w:rsid w:val="00BD6AE1"/>
    <w:rsid w:val="00BD6B1E"/>
    <w:rsid w:val="00BD7A6C"/>
    <w:rsid w:val="00BE032B"/>
    <w:rsid w:val="00BE0910"/>
    <w:rsid w:val="00BE10DE"/>
    <w:rsid w:val="00BE1234"/>
    <w:rsid w:val="00BE16CD"/>
    <w:rsid w:val="00BE2FA6"/>
    <w:rsid w:val="00BE3240"/>
    <w:rsid w:val="00BE333F"/>
    <w:rsid w:val="00BE380A"/>
    <w:rsid w:val="00BE3953"/>
    <w:rsid w:val="00BE4104"/>
    <w:rsid w:val="00BE412F"/>
    <w:rsid w:val="00BE4599"/>
    <w:rsid w:val="00BE5E5E"/>
    <w:rsid w:val="00BE6C3A"/>
    <w:rsid w:val="00BE6D4F"/>
    <w:rsid w:val="00BE7406"/>
    <w:rsid w:val="00BE7603"/>
    <w:rsid w:val="00BF0631"/>
    <w:rsid w:val="00BF11A6"/>
    <w:rsid w:val="00BF1702"/>
    <w:rsid w:val="00BF1B23"/>
    <w:rsid w:val="00BF1C59"/>
    <w:rsid w:val="00BF2586"/>
    <w:rsid w:val="00BF2729"/>
    <w:rsid w:val="00BF2AD3"/>
    <w:rsid w:val="00BF3247"/>
    <w:rsid w:val="00BF3279"/>
    <w:rsid w:val="00BF3F62"/>
    <w:rsid w:val="00BF3FC7"/>
    <w:rsid w:val="00BF4CA8"/>
    <w:rsid w:val="00BF501F"/>
    <w:rsid w:val="00BF55C3"/>
    <w:rsid w:val="00BF563E"/>
    <w:rsid w:val="00BF5C36"/>
    <w:rsid w:val="00BF74C7"/>
    <w:rsid w:val="00BF7CA8"/>
    <w:rsid w:val="00C003FF"/>
    <w:rsid w:val="00C01223"/>
    <w:rsid w:val="00C015F1"/>
    <w:rsid w:val="00C01680"/>
    <w:rsid w:val="00C01731"/>
    <w:rsid w:val="00C019D4"/>
    <w:rsid w:val="00C01D4A"/>
    <w:rsid w:val="00C01F33"/>
    <w:rsid w:val="00C0201A"/>
    <w:rsid w:val="00C02CC6"/>
    <w:rsid w:val="00C03882"/>
    <w:rsid w:val="00C03A40"/>
    <w:rsid w:val="00C03D50"/>
    <w:rsid w:val="00C040F7"/>
    <w:rsid w:val="00C041B0"/>
    <w:rsid w:val="00C044AB"/>
    <w:rsid w:val="00C046CB"/>
    <w:rsid w:val="00C05706"/>
    <w:rsid w:val="00C07377"/>
    <w:rsid w:val="00C07F70"/>
    <w:rsid w:val="00C10212"/>
    <w:rsid w:val="00C102B6"/>
    <w:rsid w:val="00C10478"/>
    <w:rsid w:val="00C115D4"/>
    <w:rsid w:val="00C1168F"/>
    <w:rsid w:val="00C12107"/>
    <w:rsid w:val="00C12CF2"/>
    <w:rsid w:val="00C13278"/>
    <w:rsid w:val="00C13C79"/>
    <w:rsid w:val="00C14A04"/>
    <w:rsid w:val="00C14D4B"/>
    <w:rsid w:val="00C14E83"/>
    <w:rsid w:val="00C153E9"/>
    <w:rsid w:val="00C154BB"/>
    <w:rsid w:val="00C158DA"/>
    <w:rsid w:val="00C16629"/>
    <w:rsid w:val="00C17833"/>
    <w:rsid w:val="00C21941"/>
    <w:rsid w:val="00C21BC4"/>
    <w:rsid w:val="00C21D5E"/>
    <w:rsid w:val="00C23FFE"/>
    <w:rsid w:val="00C2412E"/>
    <w:rsid w:val="00C24134"/>
    <w:rsid w:val="00C24D64"/>
    <w:rsid w:val="00C25C10"/>
    <w:rsid w:val="00C2602A"/>
    <w:rsid w:val="00C268E6"/>
    <w:rsid w:val="00C2696C"/>
    <w:rsid w:val="00C26B1F"/>
    <w:rsid w:val="00C279B5"/>
    <w:rsid w:val="00C27A7D"/>
    <w:rsid w:val="00C27C45"/>
    <w:rsid w:val="00C30B05"/>
    <w:rsid w:val="00C31CB5"/>
    <w:rsid w:val="00C31DFB"/>
    <w:rsid w:val="00C3217F"/>
    <w:rsid w:val="00C32245"/>
    <w:rsid w:val="00C32F7A"/>
    <w:rsid w:val="00C33C04"/>
    <w:rsid w:val="00C34E80"/>
    <w:rsid w:val="00C358ED"/>
    <w:rsid w:val="00C35930"/>
    <w:rsid w:val="00C36E09"/>
    <w:rsid w:val="00C3719D"/>
    <w:rsid w:val="00C372C9"/>
    <w:rsid w:val="00C37E95"/>
    <w:rsid w:val="00C414C9"/>
    <w:rsid w:val="00C42E04"/>
    <w:rsid w:val="00C43830"/>
    <w:rsid w:val="00C43AFE"/>
    <w:rsid w:val="00C443F6"/>
    <w:rsid w:val="00C4584A"/>
    <w:rsid w:val="00C467B5"/>
    <w:rsid w:val="00C46811"/>
    <w:rsid w:val="00C46A57"/>
    <w:rsid w:val="00C470A7"/>
    <w:rsid w:val="00C47212"/>
    <w:rsid w:val="00C4741E"/>
    <w:rsid w:val="00C50A17"/>
    <w:rsid w:val="00C5136C"/>
    <w:rsid w:val="00C52F50"/>
    <w:rsid w:val="00C53A26"/>
    <w:rsid w:val="00C53DAF"/>
    <w:rsid w:val="00C53FF7"/>
    <w:rsid w:val="00C543A7"/>
    <w:rsid w:val="00C54995"/>
    <w:rsid w:val="00C54D41"/>
    <w:rsid w:val="00C557D4"/>
    <w:rsid w:val="00C55C92"/>
    <w:rsid w:val="00C56127"/>
    <w:rsid w:val="00C5629A"/>
    <w:rsid w:val="00C57584"/>
    <w:rsid w:val="00C575FF"/>
    <w:rsid w:val="00C57610"/>
    <w:rsid w:val="00C57B5C"/>
    <w:rsid w:val="00C60783"/>
    <w:rsid w:val="00C60868"/>
    <w:rsid w:val="00C61987"/>
    <w:rsid w:val="00C61C70"/>
    <w:rsid w:val="00C61E27"/>
    <w:rsid w:val="00C621B9"/>
    <w:rsid w:val="00C629DD"/>
    <w:rsid w:val="00C6321E"/>
    <w:rsid w:val="00C63220"/>
    <w:rsid w:val="00C632F6"/>
    <w:rsid w:val="00C63401"/>
    <w:rsid w:val="00C64672"/>
    <w:rsid w:val="00C647BD"/>
    <w:rsid w:val="00C64EBA"/>
    <w:rsid w:val="00C67182"/>
    <w:rsid w:val="00C67538"/>
    <w:rsid w:val="00C67F48"/>
    <w:rsid w:val="00C70249"/>
    <w:rsid w:val="00C7038D"/>
    <w:rsid w:val="00C70697"/>
    <w:rsid w:val="00C70AC5"/>
    <w:rsid w:val="00C718E7"/>
    <w:rsid w:val="00C72EF4"/>
    <w:rsid w:val="00C73CF8"/>
    <w:rsid w:val="00C74085"/>
    <w:rsid w:val="00C74EF1"/>
    <w:rsid w:val="00C75D2F"/>
    <w:rsid w:val="00C75E80"/>
    <w:rsid w:val="00C7659B"/>
    <w:rsid w:val="00C767BE"/>
    <w:rsid w:val="00C76963"/>
    <w:rsid w:val="00C76A23"/>
    <w:rsid w:val="00C76B5D"/>
    <w:rsid w:val="00C76E3C"/>
    <w:rsid w:val="00C77A55"/>
    <w:rsid w:val="00C8006C"/>
    <w:rsid w:val="00C80355"/>
    <w:rsid w:val="00C8109E"/>
    <w:rsid w:val="00C81568"/>
    <w:rsid w:val="00C817C2"/>
    <w:rsid w:val="00C8192F"/>
    <w:rsid w:val="00C8215A"/>
    <w:rsid w:val="00C822E9"/>
    <w:rsid w:val="00C828AC"/>
    <w:rsid w:val="00C828E6"/>
    <w:rsid w:val="00C832C2"/>
    <w:rsid w:val="00C838C3"/>
    <w:rsid w:val="00C83A9F"/>
    <w:rsid w:val="00C83AA3"/>
    <w:rsid w:val="00C841A3"/>
    <w:rsid w:val="00C845C4"/>
    <w:rsid w:val="00C84B3C"/>
    <w:rsid w:val="00C8509E"/>
    <w:rsid w:val="00C85B89"/>
    <w:rsid w:val="00C85FCB"/>
    <w:rsid w:val="00C8776B"/>
    <w:rsid w:val="00C87788"/>
    <w:rsid w:val="00C87956"/>
    <w:rsid w:val="00C87D79"/>
    <w:rsid w:val="00C9027A"/>
    <w:rsid w:val="00C9068E"/>
    <w:rsid w:val="00C91351"/>
    <w:rsid w:val="00C91876"/>
    <w:rsid w:val="00C91EA2"/>
    <w:rsid w:val="00C91FF6"/>
    <w:rsid w:val="00C92879"/>
    <w:rsid w:val="00C932AB"/>
    <w:rsid w:val="00C934FA"/>
    <w:rsid w:val="00C93988"/>
    <w:rsid w:val="00C93C4B"/>
    <w:rsid w:val="00C94458"/>
    <w:rsid w:val="00C944AB"/>
    <w:rsid w:val="00C94EC2"/>
    <w:rsid w:val="00C957C7"/>
    <w:rsid w:val="00C95B40"/>
    <w:rsid w:val="00CA0D61"/>
    <w:rsid w:val="00CA0F06"/>
    <w:rsid w:val="00CA1ED8"/>
    <w:rsid w:val="00CA3650"/>
    <w:rsid w:val="00CA475A"/>
    <w:rsid w:val="00CA4AFD"/>
    <w:rsid w:val="00CA52A6"/>
    <w:rsid w:val="00CA5D6A"/>
    <w:rsid w:val="00CA7AE5"/>
    <w:rsid w:val="00CB00A0"/>
    <w:rsid w:val="00CB0144"/>
    <w:rsid w:val="00CB03AB"/>
    <w:rsid w:val="00CB0FA8"/>
    <w:rsid w:val="00CB1C06"/>
    <w:rsid w:val="00CB1F63"/>
    <w:rsid w:val="00CB264A"/>
    <w:rsid w:val="00CB3F16"/>
    <w:rsid w:val="00CB5CE7"/>
    <w:rsid w:val="00CB5F4F"/>
    <w:rsid w:val="00CB6092"/>
    <w:rsid w:val="00CB699D"/>
    <w:rsid w:val="00CB708F"/>
    <w:rsid w:val="00CB7170"/>
    <w:rsid w:val="00CB7D10"/>
    <w:rsid w:val="00CC040E"/>
    <w:rsid w:val="00CC0990"/>
    <w:rsid w:val="00CC111F"/>
    <w:rsid w:val="00CC1151"/>
    <w:rsid w:val="00CC18FC"/>
    <w:rsid w:val="00CC2011"/>
    <w:rsid w:val="00CC2900"/>
    <w:rsid w:val="00CC2F7F"/>
    <w:rsid w:val="00CC30E5"/>
    <w:rsid w:val="00CC3EA0"/>
    <w:rsid w:val="00CC4A79"/>
    <w:rsid w:val="00CC6002"/>
    <w:rsid w:val="00CC66B2"/>
    <w:rsid w:val="00CC6869"/>
    <w:rsid w:val="00CC6AB3"/>
    <w:rsid w:val="00CC730D"/>
    <w:rsid w:val="00CC7B45"/>
    <w:rsid w:val="00CD05F8"/>
    <w:rsid w:val="00CD0BA3"/>
    <w:rsid w:val="00CD1188"/>
    <w:rsid w:val="00CD1434"/>
    <w:rsid w:val="00CD169B"/>
    <w:rsid w:val="00CD1ACB"/>
    <w:rsid w:val="00CD20CF"/>
    <w:rsid w:val="00CD22C6"/>
    <w:rsid w:val="00CD244A"/>
    <w:rsid w:val="00CD2ED1"/>
    <w:rsid w:val="00CD337B"/>
    <w:rsid w:val="00CD3E69"/>
    <w:rsid w:val="00CD46BA"/>
    <w:rsid w:val="00CD58B0"/>
    <w:rsid w:val="00CD5EC0"/>
    <w:rsid w:val="00CD63A5"/>
    <w:rsid w:val="00CD6AE4"/>
    <w:rsid w:val="00CD718F"/>
    <w:rsid w:val="00CD7433"/>
    <w:rsid w:val="00CD7DB8"/>
    <w:rsid w:val="00CE0424"/>
    <w:rsid w:val="00CE1D2C"/>
    <w:rsid w:val="00CE27FE"/>
    <w:rsid w:val="00CE4084"/>
    <w:rsid w:val="00CE4F25"/>
    <w:rsid w:val="00CE53FA"/>
    <w:rsid w:val="00CE55C5"/>
    <w:rsid w:val="00CE5AF2"/>
    <w:rsid w:val="00CE6D7C"/>
    <w:rsid w:val="00CE7561"/>
    <w:rsid w:val="00CE7F12"/>
    <w:rsid w:val="00CF0644"/>
    <w:rsid w:val="00CF1271"/>
    <w:rsid w:val="00CF12D9"/>
    <w:rsid w:val="00CF1354"/>
    <w:rsid w:val="00CF1640"/>
    <w:rsid w:val="00CF264D"/>
    <w:rsid w:val="00CF2A72"/>
    <w:rsid w:val="00CF3B1F"/>
    <w:rsid w:val="00CF3BF6"/>
    <w:rsid w:val="00CF3DDC"/>
    <w:rsid w:val="00CF4EAB"/>
    <w:rsid w:val="00CF625B"/>
    <w:rsid w:val="00CF625D"/>
    <w:rsid w:val="00CF6470"/>
    <w:rsid w:val="00CF65E8"/>
    <w:rsid w:val="00CF687E"/>
    <w:rsid w:val="00CF6EBF"/>
    <w:rsid w:val="00D00D7A"/>
    <w:rsid w:val="00D01395"/>
    <w:rsid w:val="00D014AC"/>
    <w:rsid w:val="00D0190C"/>
    <w:rsid w:val="00D02CCB"/>
    <w:rsid w:val="00D03056"/>
    <w:rsid w:val="00D0320C"/>
    <w:rsid w:val="00D0349B"/>
    <w:rsid w:val="00D034A9"/>
    <w:rsid w:val="00D03752"/>
    <w:rsid w:val="00D04434"/>
    <w:rsid w:val="00D044A6"/>
    <w:rsid w:val="00D051F7"/>
    <w:rsid w:val="00D05774"/>
    <w:rsid w:val="00D05B2B"/>
    <w:rsid w:val="00D066FC"/>
    <w:rsid w:val="00D06824"/>
    <w:rsid w:val="00D06A8D"/>
    <w:rsid w:val="00D07563"/>
    <w:rsid w:val="00D10249"/>
    <w:rsid w:val="00D11076"/>
    <w:rsid w:val="00D115B0"/>
    <w:rsid w:val="00D115C3"/>
    <w:rsid w:val="00D11897"/>
    <w:rsid w:val="00D12708"/>
    <w:rsid w:val="00D13135"/>
    <w:rsid w:val="00D134CA"/>
    <w:rsid w:val="00D13E4E"/>
    <w:rsid w:val="00D13E7E"/>
    <w:rsid w:val="00D14421"/>
    <w:rsid w:val="00D14EA2"/>
    <w:rsid w:val="00D1601B"/>
    <w:rsid w:val="00D16502"/>
    <w:rsid w:val="00D16770"/>
    <w:rsid w:val="00D169DC"/>
    <w:rsid w:val="00D16DF5"/>
    <w:rsid w:val="00D20AC3"/>
    <w:rsid w:val="00D21843"/>
    <w:rsid w:val="00D21AE7"/>
    <w:rsid w:val="00D21EE6"/>
    <w:rsid w:val="00D22AFD"/>
    <w:rsid w:val="00D2327A"/>
    <w:rsid w:val="00D239A7"/>
    <w:rsid w:val="00D23CD2"/>
    <w:rsid w:val="00D23F47"/>
    <w:rsid w:val="00D24B51"/>
    <w:rsid w:val="00D257B3"/>
    <w:rsid w:val="00D25D53"/>
    <w:rsid w:val="00D262C9"/>
    <w:rsid w:val="00D2662F"/>
    <w:rsid w:val="00D26CDA"/>
    <w:rsid w:val="00D2710E"/>
    <w:rsid w:val="00D273E0"/>
    <w:rsid w:val="00D27679"/>
    <w:rsid w:val="00D278F1"/>
    <w:rsid w:val="00D27EC4"/>
    <w:rsid w:val="00D3005B"/>
    <w:rsid w:val="00D31071"/>
    <w:rsid w:val="00D310E5"/>
    <w:rsid w:val="00D32B5A"/>
    <w:rsid w:val="00D3314A"/>
    <w:rsid w:val="00D33323"/>
    <w:rsid w:val="00D339E6"/>
    <w:rsid w:val="00D33C54"/>
    <w:rsid w:val="00D33F6C"/>
    <w:rsid w:val="00D342DD"/>
    <w:rsid w:val="00D3439A"/>
    <w:rsid w:val="00D35467"/>
    <w:rsid w:val="00D35CA5"/>
    <w:rsid w:val="00D35CC6"/>
    <w:rsid w:val="00D365C0"/>
    <w:rsid w:val="00D36E71"/>
    <w:rsid w:val="00D3719C"/>
    <w:rsid w:val="00D377A4"/>
    <w:rsid w:val="00D37D87"/>
    <w:rsid w:val="00D37EA5"/>
    <w:rsid w:val="00D40369"/>
    <w:rsid w:val="00D403B6"/>
    <w:rsid w:val="00D40B2F"/>
    <w:rsid w:val="00D40B33"/>
    <w:rsid w:val="00D40E6C"/>
    <w:rsid w:val="00D40F9C"/>
    <w:rsid w:val="00D419BE"/>
    <w:rsid w:val="00D41C3F"/>
    <w:rsid w:val="00D4318F"/>
    <w:rsid w:val="00D438BF"/>
    <w:rsid w:val="00D440F8"/>
    <w:rsid w:val="00D469D4"/>
    <w:rsid w:val="00D46BE2"/>
    <w:rsid w:val="00D4766E"/>
    <w:rsid w:val="00D47979"/>
    <w:rsid w:val="00D47999"/>
    <w:rsid w:val="00D47A87"/>
    <w:rsid w:val="00D47E04"/>
    <w:rsid w:val="00D51AA6"/>
    <w:rsid w:val="00D530D3"/>
    <w:rsid w:val="00D53B7E"/>
    <w:rsid w:val="00D53E9B"/>
    <w:rsid w:val="00D542E2"/>
    <w:rsid w:val="00D546FF"/>
    <w:rsid w:val="00D5549B"/>
    <w:rsid w:val="00D55A21"/>
    <w:rsid w:val="00D55AD5"/>
    <w:rsid w:val="00D55FB8"/>
    <w:rsid w:val="00D570AE"/>
    <w:rsid w:val="00D576CA"/>
    <w:rsid w:val="00D577BB"/>
    <w:rsid w:val="00D57BE7"/>
    <w:rsid w:val="00D57F03"/>
    <w:rsid w:val="00D57FAB"/>
    <w:rsid w:val="00D60E13"/>
    <w:rsid w:val="00D60ED4"/>
    <w:rsid w:val="00D61542"/>
    <w:rsid w:val="00D61AF5"/>
    <w:rsid w:val="00D6230C"/>
    <w:rsid w:val="00D627D1"/>
    <w:rsid w:val="00D62A49"/>
    <w:rsid w:val="00D62CD5"/>
    <w:rsid w:val="00D62D8E"/>
    <w:rsid w:val="00D641A4"/>
    <w:rsid w:val="00D6435F"/>
    <w:rsid w:val="00D652B5"/>
    <w:rsid w:val="00D652E7"/>
    <w:rsid w:val="00D656B3"/>
    <w:rsid w:val="00D659FF"/>
    <w:rsid w:val="00D660D8"/>
    <w:rsid w:val="00D66155"/>
    <w:rsid w:val="00D662A6"/>
    <w:rsid w:val="00D678DE"/>
    <w:rsid w:val="00D67A65"/>
    <w:rsid w:val="00D708B0"/>
    <w:rsid w:val="00D71597"/>
    <w:rsid w:val="00D71753"/>
    <w:rsid w:val="00D72274"/>
    <w:rsid w:val="00D7257D"/>
    <w:rsid w:val="00D72A85"/>
    <w:rsid w:val="00D72DC7"/>
    <w:rsid w:val="00D7303F"/>
    <w:rsid w:val="00D73293"/>
    <w:rsid w:val="00D739C7"/>
    <w:rsid w:val="00D73A5B"/>
    <w:rsid w:val="00D7423D"/>
    <w:rsid w:val="00D743BE"/>
    <w:rsid w:val="00D74B71"/>
    <w:rsid w:val="00D7520D"/>
    <w:rsid w:val="00D75607"/>
    <w:rsid w:val="00D75995"/>
    <w:rsid w:val="00D764AE"/>
    <w:rsid w:val="00D773EB"/>
    <w:rsid w:val="00D77461"/>
    <w:rsid w:val="00D77B1D"/>
    <w:rsid w:val="00D77D9F"/>
    <w:rsid w:val="00D77E5A"/>
    <w:rsid w:val="00D8021F"/>
    <w:rsid w:val="00D80383"/>
    <w:rsid w:val="00D814ED"/>
    <w:rsid w:val="00D823C6"/>
    <w:rsid w:val="00D82640"/>
    <w:rsid w:val="00D84597"/>
    <w:rsid w:val="00D84B6B"/>
    <w:rsid w:val="00D86048"/>
    <w:rsid w:val="00D86CA3"/>
    <w:rsid w:val="00D871A4"/>
    <w:rsid w:val="00D871CE"/>
    <w:rsid w:val="00D87611"/>
    <w:rsid w:val="00D90322"/>
    <w:rsid w:val="00D90690"/>
    <w:rsid w:val="00D913EA"/>
    <w:rsid w:val="00D9196D"/>
    <w:rsid w:val="00D91BF9"/>
    <w:rsid w:val="00D92982"/>
    <w:rsid w:val="00D92A92"/>
    <w:rsid w:val="00D95012"/>
    <w:rsid w:val="00D95569"/>
    <w:rsid w:val="00D9613E"/>
    <w:rsid w:val="00D96824"/>
    <w:rsid w:val="00D96AD0"/>
    <w:rsid w:val="00D96B92"/>
    <w:rsid w:val="00D96E4B"/>
    <w:rsid w:val="00DA05FB"/>
    <w:rsid w:val="00DA0A52"/>
    <w:rsid w:val="00DA0CD1"/>
    <w:rsid w:val="00DA1204"/>
    <w:rsid w:val="00DA28C4"/>
    <w:rsid w:val="00DA2A20"/>
    <w:rsid w:val="00DA2B6C"/>
    <w:rsid w:val="00DA2DF5"/>
    <w:rsid w:val="00DA2F46"/>
    <w:rsid w:val="00DA2FD2"/>
    <w:rsid w:val="00DA305E"/>
    <w:rsid w:val="00DA4C3D"/>
    <w:rsid w:val="00DA5007"/>
    <w:rsid w:val="00DA5175"/>
    <w:rsid w:val="00DA5417"/>
    <w:rsid w:val="00DA5503"/>
    <w:rsid w:val="00DA56E8"/>
    <w:rsid w:val="00DA6241"/>
    <w:rsid w:val="00DA62EC"/>
    <w:rsid w:val="00DA73E6"/>
    <w:rsid w:val="00DB0A9F"/>
    <w:rsid w:val="00DB0C30"/>
    <w:rsid w:val="00DB17E6"/>
    <w:rsid w:val="00DB185F"/>
    <w:rsid w:val="00DB21CA"/>
    <w:rsid w:val="00DB259A"/>
    <w:rsid w:val="00DB30EE"/>
    <w:rsid w:val="00DB30FC"/>
    <w:rsid w:val="00DB33C3"/>
    <w:rsid w:val="00DB3767"/>
    <w:rsid w:val="00DB377D"/>
    <w:rsid w:val="00DB449E"/>
    <w:rsid w:val="00DB4F1C"/>
    <w:rsid w:val="00DB50DB"/>
    <w:rsid w:val="00DB6C2B"/>
    <w:rsid w:val="00DB7685"/>
    <w:rsid w:val="00DB7A22"/>
    <w:rsid w:val="00DB7FF1"/>
    <w:rsid w:val="00DC1D75"/>
    <w:rsid w:val="00DC2099"/>
    <w:rsid w:val="00DC2D36"/>
    <w:rsid w:val="00DC3AFE"/>
    <w:rsid w:val="00DC3B46"/>
    <w:rsid w:val="00DC3E86"/>
    <w:rsid w:val="00DC4674"/>
    <w:rsid w:val="00DC4B4B"/>
    <w:rsid w:val="00DC53EF"/>
    <w:rsid w:val="00DC54F4"/>
    <w:rsid w:val="00DC5F48"/>
    <w:rsid w:val="00DC6C64"/>
    <w:rsid w:val="00DC7A29"/>
    <w:rsid w:val="00DC7BF6"/>
    <w:rsid w:val="00DC7E93"/>
    <w:rsid w:val="00DD1836"/>
    <w:rsid w:val="00DD1F20"/>
    <w:rsid w:val="00DD2D55"/>
    <w:rsid w:val="00DD2DD2"/>
    <w:rsid w:val="00DD36E5"/>
    <w:rsid w:val="00DD52B9"/>
    <w:rsid w:val="00DD6244"/>
    <w:rsid w:val="00DD66EC"/>
    <w:rsid w:val="00DD78C5"/>
    <w:rsid w:val="00DE0A33"/>
    <w:rsid w:val="00DE11E2"/>
    <w:rsid w:val="00DE1C35"/>
    <w:rsid w:val="00DE35F3"/>
    <w:rsid w:val="00DE396B"/>
    <w:rsid w:val="00DE3A10"/>
    <w:rsid w:val="00DE3E33"/>
    <w:rsid w:val="00DE40D2"/>
    <w:rsid w:val="00DE40DC"/>
    <w:rsid w:val="00DE4480"/>
    <w:rsid w:val="00DE534A"/>
    <w:rsid w:val="00DE5608"/>
    <w:rsid w:val="00DE5886"/>
    <w:rsid w:val="00DE58D0"/>
    <w:rsid w:val="00DE654F"/>
    <w:rsid w:val="00DE6684"/>
    <w:rsid w:val="00DE6699"/>
    <w:rsid w:val="00DE6A0B"/>
    <w:rsid w:val="00DE74C1"/>
    <w:rsid w:val="00DF0B6E"/>
    <w:rsid w:val="00DF134E"/>
    <w:rsid w:val="00DF14F5"/>
    <w:rsid w:val="00DF1565"/>
    <w:rsid w:val="00DF15E0"/>
    <w:rsid w:val="00DF198B"/>
    <w:rsid w:val="00DF1BEA"/>
    <w:rsid w:val="00DF1C31"/>
    <w:rsid w:val="00DF2347"/>
    <w:rsid w:val="00DF2BE5"/>
    <w:rsid w:val="00DF2DBE"/>
    <w:rsid w:val="00DF2E5B"/>
    <w:rsid w:val="00DF341D"/>
    <w:rsid w:val="00DF37A0"/>
    <w:rsid w:val="00DF3FF8"/>
    <w:rsid w:val="00DF43CF"/>
    <w:rsid w:val="00DF449F"/>
    <w:rsid w:val="00DF45D7"/>
    <w:rsid w:val="00DF582E"/>
    <w:rsid w:val="00DF618D"/>
    <w:rsid w:val="00E00A26"/>
    <w:rsid w:val="00E01E81"/>
    <w:rsid w:val="00E0250F"/>
    <w:rsid w:val="00E04F82"/>
    <w:rsid w:val="00E04FF8"/>
    <w:rsid w:val="00E05FE0"/>
    <w:rsid w:val="00E06520"/>
    <w:rsid w:val="00E06B7C"/>
    <w:rsid w:val="00E06F67"/>
    <w:rsid w:val="00E0744C"/>
    <w:rsid w:val="00E0761D"/>
    <w:rsid w:val="00E07C2F"/>
    <w:rsid w:val="00E101D9"/>
    <w:rsid w:val="00E110E7"/>
    <w:rsid w:val="00E11A6A"/>
    <w:rsid w:val="00E11B20"/>
    <w:rsid w:val="00E11C00"/>
    <w:rsid w:val="00E11C67"/>
    <w:rsid w:val="00E12D31"/>
    <w:rsid w:val="00E1349A"/>
    <w:rsid w:val="00E141CA"/>
    <w:rsid w:val="00E15736"/>
    <w:rsid w:val="00E15B87"/>
    <w:rsid w:val="00E16382"/>
    <w:rsid w:val="00E1660A"/>
    <w:rsid w:val="00E16C4E"/>
    <w:rsid w:val="00E16C9E"/>
    <w:rsid w:val="00E1723F"/>
    <w:rsid w:val="00E17FA2"/>
    <w:rsid w:val="00E2171E"/>
    <w:rsid w:val="00E217FD"/>
    <w:rsid w:val="00E219F8"/>
    <w:rsid w:val="00E22330"/>
    <w:rsid w:val="00E2299F"/>
    <w:rsid w:val="00E237F5"/>
    <w:rsid w:val="00E2482C"/>
    <w:rsid w:val="00E24D5F"/>
    <w:rsid w:val="00E24EF3"/>
    <w:rsid w:val="00E2531D"/>
    <w:rsid w:val="00E253C7"/>
    <w:rsid w:val="00E25DC6"/>
    <w:rsid w:val="00E279EB"/>
    <w:rsid w:val="00E300FC"/>
    <w:rsid w:val="00E305DB"/>
    <w:rsid w:val="00E30B5A"/>
    <w:rsid w:val="00E3112D"/>
    <w:rsid w:val="00E3123D"/>
    <w:rsid w:val="00E31461"/>
    <w:rsid w:val="00E31824"/>
    <w:rsid w:val="00E319B0"/>
    <w:rsid w:val="00E31D43"/>
    <w:rsid w:val="00E31FB0"/>
    <w:rsid w:val="00E32608"/>
    <w:rsid w:val="00E32C86"/>
    <w:rsid w:val="00E33B8B"/>
    <w:rsid w:val="00E33F93"/>
    <w:rsid w:val="00E34188"/>
    <w:rsid w:val="00E345CD"/>
    <w:rsid w:val="00E34B6E"/>
    <w:rsid w:val="00E34FF8"/>
    <w:rsid w:val="00E35547"/>
    <w:rsid w:val="00E35559"/>
    <w:rsid w:val="00E364A0"/>
    <w:rsid w:val="00E36D8B"/>
    <w:rsid w:val="00E37212"/>
    <w:rsid w:val="00E3723A"/>
    <w:rsid w:val="00E37860"/>
    <w:rsid w:val="00E37DB7"/>
    <w:rsid w:val="00E43C1F"/>
    <w:rsid w:val="00E43CBA"/>
    <w:rsid w:val="00E43D5B"/>
    <w:rsid w:val="00E446F1"/>
    <w:rsid w:val="00E44B6E"/>
    <w:rsid w:val="00E45376"/>
    <w:rsid w:val="00E45604"/>
    <w:rsid w:val="00E457C4"/>
    <w:rsid w:val="00E45E81"/>
    <w:rsid w:val="00E462B7"/>
    <w:rsid w:val="00E46886"/>
    <w:rsid w:val="00E47846"/>
    <w:rsid w:val="00E47AEF"/>
    <w:rsid w:val="00E5074B"/>
    <w:rsid w:val="00E50BD6"/>
    <w:rsid w:val="00E518BE"/>
    <w:rsid w:val="00E518F9"/>
    <w:rsid w:val="00E51BE9"/>
    <w:rsid w:val="00E51F5A"/>
    <w:rsid w:val="00E53B75"/>
    <w:rsid w:val="00E53BC3"/>
    <w:rsid w:val="00E5420D"/>
    <w:rsid w:val="00E54E3B"/>
    <w:rsid w:val="00E54F39"/>
    <w:rsid w:val="00E56CB7"/>
    <w:rsid w:val="00E56F34"/>
    <w:rsid w:val="00E57086"/>
    <w:rsid w:val="00E57565"/>
    <w:rsid w:val="00E606F8"/>
    <w:rsid w:val="00E60BE8"/>
    <w:rsid w:val="00E60D40"/>
    <w:rsid w:val="00E620C0"/>
    <w:rsid w:val="00E6307E"/>
    <w:rsid w:val="00E63838"/>
    <w:rsid w:val="00E63A0C"/>
    <w:rsid w:val="00E63B42"/>
    <w:rsid w:val="00E64434"/>
    <w:rsid w:val="00E647F7"/>
    <w:rsid w:val="00E64999"/>
    <w:rsid w:val="00E665C8"/>
    <w:rsid w:val="00E66796"/>
    <w:rsid w:val="00E6755A"/>
    <w:rsid w:val="00E676BA"/>
    <w:rsid w:val="00E67753"/>
    <w:rsid w:val="00E67AA3"/>
    <w:rsid w:val="00E67C51"/>
    <w:rsid w:val="00E70523"/>
    <w:rsid w:val="00E713BF"/>
    <w:rsid w:val="00E71CCD"/>
    <w:rsid w:val="00E72E1B"/>
    <w:rsid w:val="00E72EFC"/>
    <w:rsid w:val="00E734A7"/>
    <w:rsid w:val="00E73664"/>
    <w:rsid w:val="00E737C3"/>
    <w:rsid w:val="00E73812"/>
    <w:rsid w:val="00E74EA5"/>
    <w:rsid w:val="00E74F1E"/>
    <w:rsid w:val="00E758EC"/>
    <w:rsid w:val="00E75947"/>
    <w:rsid w:val="00E7638E"/>
    <w:rsid w:val="00E768E0"/>
    <w:rsid w:val="00E769F9"/>
    <w:rsid w:val="00E77074"/>
    <w:rsid w:val="00E772DA"/>
    <w:rsid w:val="00E809AA"/>
    <w:rsid w:val="00E80B92"/>
    <w:rsid w:val="00E810EE"/>
    <w:rsid w:val="00E81EA9"/>
    <w:rsid w:val="00E81F0F"/>
    <w:rsid w:val="00E8234C"/>
    <w:rsid w:val="00E82BBD"/>
    <w:rsid w:val="00E83A84"/>
    <w:rsid w:val="00E83AA9"/>
    <w:rsid w:val="00E83E4F"/>
    <w:rsid w:val="00E842D5"/>
    <w:rsid w:val="00E844FF"/>
    <w:rsid w:val="00E84703"/>
    <w:rsid w:val="00E85175"/>
    <w:rsid w:val="00E8517B"/>
    <w:rsid w:val="00E851B0"/>
    <w:rsid w:val="00E85581"/>
    <w:rsid w:val="00E85928"/>
    <w:rsid w:val="00E86943"/>
    <w:rsid w:val="00E869FD"/>
    <w:rsid w:val="00E87822"/>
    <w:rsid w:val="00E87D5C"/>
    <w:rsid w:val="00E90395"/>
    <w:rsid w:val="00E90988"/>
    <w:rsid w:val="00E90E49"/>
    <w:rsid w:val="00E917F9"/>
    <w:rsid w:val="00E91C67"/>
    <w:rsid w:val="00E91D35"/>
    <w:rsid w:val="00E9219D"/>
    <w:rsid w:val="00E9280B"/>
    <w:rsid w:val="00E9291C"/>
    <w:rsid w:val="00E93FFE"/>
    <w:rsid w:val="00E94093"/>
    <w:rsid w:val="00E94F8A"/>
    <w:rsid w:val="00E965E1"/>
    <w:rsid w:val="00E97658"/>
    <w:rsid w:val="00EA0E2D"/>
    <w:rsid w:val="00EA0E47"/>
    <w:rsid w:val="00EA1027"/>
    <w:rsid w:val="00EA195C"/>
    <w:rsid w:val="00EA300E"/>
    <w:rsid w:val="00EA3B31"/>
    <w:rsid w:val="00EA3F50"/>
    <w:rsid w:val="00EA4561"/>
    <w:rsid w:val="00EA5F09"/>
    <w:rsid w:val="00EA664F"/>
    <w:rsid w:val="00EA7596"/>
    <w:rsid w:val="00EA7A41"/>
    <w:rsid w:val="00EA7C06"/>
    <w:rsid w:val="00EA7E2F"/>
    <w:rsid w:val="00EB077B"/>
    <w:rsid w:val="00EB07E0"/>
    <w:rsid w:val="00EB0848"/>
    <w:rsid w:val="00EB1C23"/>
    <w:rsid w:val="00EB1C4D"/>
    <w:rsid w:val="00EB243A"/>
    <w:rsid w:val="00EB263B"/>
    <w:rsid w:val="00EB2F80"/>
    <w:rsid w:val="00EB32A9"/>
    <w:rsid w:val="00EB421A"/>
    <w:rsid w:val="00EB4EA2"/>
    <w:rsid w:val="00EB6A3F"/>
    <w:rsid w:val="00EB771D"/>
    <w:rsid w:val="00EC079D"/>
    <w:rsid w:val="00EC0BE9"/>
    <w:rsid w:val="00EC0C61"/>
    <w:rsid w:val="00EC0E4D"/>
    <w:rsid w:val="00EC1051"/>
    <w:rsid w:val="00EC1172"/>
    <w:rsid w:val="00EC2077"/>
    <w:rsid w:val="00EC2224"/>
    <w:rsid w:val="00EC27C6"/>
    <w:rsid w:val="00EC28C0"/>
    <w:rsid w:val="00EC2BCC"/>
    <w:rsid w:val="00EC2C74"/>
    <w:rsid w:val="00EC2D14"/>
    <w:rsid w:val="00EC3306"/>
    <w:rsid w:val="00EC39C3"/>
    <w:rsid w:val="00EC4207"/>
    <w:rsid w:val="00EC4F31"/>
    <w:rsid w:val="00EC504D"/>
    <w:rsid w:val="00EC5653"/>
    <w:rsid w:val="00EC5ADA"/>
    <w:rsid w:val="00EC60B5"/>
    <w:rsid w:val="00EC70E2"/>
    <w:rsid w:val="00EC71CE"/>
    <w:rsid w:val="00EC728F"/>
    <w:rsid w:val="00EC77DA"/>
    <w:rsid w:val="00EC7A68"/>
    <w:rsid w:val="00EC7E0C"/>
    <w:rsid w:val="00ED0746"/>
    <w:rsid w:val="00ED1006"/>
    <w:rsid w:val="00ED22F2"/>
    <w:rsid w:val="00ED2A31"/>
    <w:rsid w:val="00ED2F07"/>
    <w:rsid w:val="00ED31A2"/>
    <w:rsid w:val="00ED39EE"/>
    <w:rsid w:val="00ED3CF6"/>
    <w:rsid w:val="00ED43A2"/>
    <w:rsid w:val="00ED47AA"/>
    <w:rsid w:val="00ED5589"/>
    <w:rsid w:val="00ED5E66"/>
    <w:rsid w:val="00ED62C9"/>
    <w:rsid w:val="00ED7927"/>
    <w:rsid w:val="00EE0D06"/>
    <w:rsid w:val="00EE0FD6"/>
    <w:rsid w:val="00EE0FE6"/>
    <w:rsid w:val="00EE1801"/>
    <w:rsid w:val="00EE1AAC"/>
    <w:rsid w:val="00EE1DCA"/>
    <w:rsid w:val="00EE23BB"/>
    <w:rsid w:val="00EE3698"/>
    <w:rsid w:val="00EE37A9"/>
    <w:rsid w:val="00EE3D1F"/>
    <w:rsid w:val="00EE50D9"/>
    <w:rsid w:val="00EF029B"/>
    <w:rsid w:val="00EF05CA"/>
    <w:rsid w:val="00EF0FD2"/>
    <w:rsid w:val="00EF0FD8"/>
    <w:rsid w:val="00EF124B"/>
    <w:rsid w:val="00EF14A1"/>
    <w:rsid w:val="00EF18FE"/>
    <w:rsid w:val="00EF1A05"/>
    <w:rsid w:val="00EF1B10"/>
    <w:rsid w:val="00EF2EFA"/>
    <w:rsid w:val="00EF3013"/>
    <w:rsid w:val="00EF36F5"/>
    <w:rsid w:val="00EF5787"/>
    <w:rsid w:val="00EF5E14"/>
    <w:rsid w:val="00EF60D0"/>
    <w:rsid w:val="00EF6A15"/>
    <w:rsid w:val="00EF7FB6"/>
    <w:rsid w:val="00F00145"/>
    <w:rsid w:val="00F0051E"/>
    <w:rsid w:val="00F00922"/>
    <w:rsid w:val="00F00A71"/>
    <w:rsid w:val="00F00A91"/>
    <w:rsid w:val="00F017C3"/>
    <w:rsid w:val="00F01D80"/>
    <w:rsid w:val="00F02F67"/>
    <w:rsid w:val="00F03174"/>
    <w:rsid w:val="00F03182"/>
    <w:rsid w:val="00F03653"/>
    <w:rsid w:val="00F03B9F"/>
    <w:rsid w:val="00F0528D"/>
    <w:rsid w:val="00F05745"/>
    <w:rsid w:val="00F05A8D"/>
    <w:rsid w:val="00F0619C"/>
    <w:rsid w:val="00F06C67"/>
    <w:rsid w:val="00F06DFD"/>
    <w:rsid w:val="00F071A6"/>
    <w:rsid w:val="00F071D1"/>
    <w:rsid w:val="00F073E2"/>
    <w:rsid w:val="00F07533"/>
    <w:rsid w:val="00F10629"/>
    <w:rsid w:val="00F10A34"/>
    <w:rsid w:val="00F10A63"/>
    <w:rsid w:val="00F10E98"/>
    <w:rsid w:val="00F1184D"/>
    <w:rsid w:val="00F120DE"/>
    <w:rsid w:val="00F13128"/>
    <w:rsid w:val="00F1366D"/>
    <w:rsid w:val="00F14847"/>
    <w:rsid w:val="00F15FA5"/>
    <w:rsid w:val="00F16B31"/>
    <w:rsid w:val="00F17E4E"/>
    <w:rsid w:val="00F17E82"/>
    <w:rsid w:val="00F202A9"/>
    <w:rsid w:val="00F2032B"/>
    <w:rsid w:val="00F20499"/>
    <w:rsid w:val="00F207DE"/>
    <w:rsid w:val="00F209B7"/>
    <w:rsid w:val="00F20D19"/>
    <w:rsid w:val="00F23459"/>
    <w:rsid w:val="00F2376F"/>
    <w:rsid w:val="00F243D8"/>
    <w:rsid w:val="00F25031"/>
    <w:rsid w:val="00F26345"/>
    <w:rsid w:val="00F26C2A"/>
    <w:rsid w:val="00F27179"/>
    <w:rsid w:val="00F30828"/>
    <w:rsid w:val="00F30869"/>
    <w:rsid w:val="00F313D6"/>
    <w:rsid w:val="00F317D0"/>
    <w:rsid w:val="00F32121"/>
    <w:rsid w:val="00F32A8B"/>
    <w:rsid w:val="00F32F87"/>
    <w:rsid w:val="00F33CD9"/>
    <w:rsid w:val="00F34B69"/>
    <w:rsid w:val="00F34CE3"/>
    <w:rsid w:val="00F356F7"/>
    <w:rsid w:val="00F3629A"/>
    <w:rsid w:val="00F365C6"/>
    <w:rsid w:val="00F36D33"/>
    <w:rsid w:val="00F37109"/>
    <w:rsid w:val="00F376D4"/>
    <w:rsid w:val="00F37C4A"/>
    <w:rsid w:val="00F40053"/>
    <w:rsid w:val="00F40F0C"/>
    <w:rsid w:val="00F41529"/>
    <w:rsid w:val="00F42C56"/>
    <w:rsid w:val="00F430C0"/>
    <w:rsid w:val="00F431C8"/>
    <w:rsid w:val="00F4346C"/>
    <w:rsid w:val="00F43B15"/>
    <w:rsid w:val="00F43EBC"/>
    <w:rsid w:val="00F448BC"/>
    <w:rsid w:val="00F449A3"/>
    <w:rsid w:val="00F45313"/>
    <w:rsid w:val="00F4575B"/>
    <w:rsid w:val="00F4664A"/>
    <w:rsid w:val="00F46E26"/>
    <w:rsid w:val="00F46FE1"/>
    <w:rsid w:val="00F4766C"/>
    <w:rsid w:val="00F50417"/>
    <w:rsid w:val="00F507D1"/>
    <w:rsid w:val="00F5083C"/>
    <w:rsid w:val="00F519CE"/>
    <w:rsid w:val="00F51ADA"/>
    <w:rsid w:val="00F51CC3"/>
    <w:rsid w:val="00F51D73"/>
    <w:rsid w:val="00F526EC"/>
    <w:rsid w:val="00F5369B"/>
    <w:rsid w:val="00F556C9"/>
    <w:rsid w:val="00F56521"/>
    <w:rsid w:val="00F56DB6"/>
    <w:rsid w:val="00F577C4"/>
    <w:rsid w:val="00F57C76"/>
    <w:rsid w:val="00F607C5"/>
    <w:rsid w:val="00F60DEA"/>
    <w:rsid w:val="00F60F22"/>
    <w:rsid w:val="00F61427"/>
    <w:rsid w:val="00F6217D"/>
    <w:rsid w:val="00F6302A"/>
    <w:rsid w:val="00F63A27"/>
    <w:rsid w:val="00F63D1F"/>
    <w:rsid w:val="00F64C2B"/>
    <w:rsid w:val="00F651BE"/>
    <w:rsid w:val="00F654CA"/>
    <w:rsid w:val="00F65831"/>
    <w:rsid w:val="00F66949"/>
    <w:rsid w:val="00F67D9B"/>
    <w:rsid w:val="00F67F53"/>
    <w:rsid w:val="00F7029E"/>
    <w:rsid w:val="00F703BE"/>
    <w:rsid w:val="00F704F2"/>
    <w:rsid w:val="00F7056D"/>
    <w:rsid w:val="00F70D4B"/>
    <w:rsid w:val="00F711AE"/>
    <w:rsid w:val="00F71F69"/>
    <w:rsid w:val="00F7284F"/>
    <w:rsid w:val="00F72B72"/>
    <w:rsid w:val="00F72DAE"/>
    <w:rsid w:val="00F733A3"/>
    <w:rsid w:val="00F742CB"/>
    <w:rsid w:val="00F74319"/>
    <w:rsid w:val="00F74565"/>
    <w:rsid w:val="00F74BB9"/>
    <w:rsid w:val="00F74C1F"/>
    <w:rsid w:val="00F74F4D"/>
    <w:rsid w:val="00F752C8"/>
    <w:rsid w:val="00F75582"/>
    <w:rsid w:val="00F755C2"/>
    <w:rsid w:val="00F75A7F"/>
    <w:rsid w:val="00F76143"/>
    <w:rsid w:val="00F76EFA"/>
    <w:rsid w:val="00F8006C"/>
    <w:rsid w:val="00F804BE"/>
    <w:rsid w:val="00F808CD"/>
    <w:rsid w:val="00F80A3B"/>
    <w:rsid w:val="00F80B44"/>
    <w:rsid w:val="00F811F3"/>
    <w:rsid w:val="00F817CE"/>
    <w:rsid w:val="00F818B3"/>
    <w:rsid w:val="00F81C55"/>
    <w:rsid w:val="00F81EF8"/>
    <w:rsid w:val="00F828F3"/>
    <w:rsid w:val="00F82E2D"/>
    <w:rsid w:val="00F83C55"/>
    <w:rsid w:val="00F8456C"/>
    <w:rsid w:val="00F8585F"/>
    <w:rsid w:val="00F859D8"/>
    <w:rsid w:val="00F85A89"/>
    <w:rsid w:val="00F85AD7"/>
    <w:rsid w:val="00F85DE3"/>
    <w:rsid w:val="00F85F58"/>
    <w:rsid w:val="00F85FA7"/>
    <w:rsid w:val="00F86793"/>
    <w:rsid w:val="00F868F5"/>
    <w:rsid w:val="00F86CA6"/>
    <w:rsid w:val="00F87485"/>
    <w:rsid w:val="00F8757D"/>
    <w:rsid w:val="00F87A3C"/>
    <w:rsid w:val="00F87D00"/>
    <w:rsid w:val="00F9056A"/>
    <w:rsid w:val="00F90F8D"/>
    <w:rsid w:val="00F910B5"/>
    <w:rsid w:val="00F9143B"/>
    <w:rsid w:val="00F91558"/>
    <w:rsid w:val="00F918FB"/>
    <w:rsid w:val="00F919D4"/>
    <w:rsid w:val="00F92782"/>
    <w:rsid w:val="00F931B4"/>
    <w:rsid w:val="00F93AA9"/>
    <w:rsid w:val="00F944C7"/>
    <w:rsid w:val="00F96985"/>
    <w:rsid w:val="00F97791"/>
    <w:rsid w:val="00F97838"/>
    <w:rsid w:val="00FA010A"/>
    <w:rsid w:val="00FA07CF"/>
    <w:rsid w:val="00FA08F4"/>
    <w:rsid w:val="00FA0DB2"/>
    <w:rsid w:val="00FA2264"/>
    <w:rsid w:val="00FA2537"/>
    <w:rsid w:val="00FA2979"/>
    <w:rsid w:val="00FA2BB3"/>
    <w:rsid w:val="00FA2C76"/>
    <w:rsid w:val="00FA388E"/>
    <w:rsid w:val="00FA3B57"/>
    <w:rsid w:val="00FA4E9E"/>
    <w:rsid w:val="00FA5F9B"/>
    <w:rsid w:val="00FA6292"/>
    <w:rsid w:val="00FA669F"/>
    <w:rsid w:val="00FA6B00"/>
    <w:rsid w:val="00FA71FD"/>
    <w:rsid w:val="00FA72F2"/>
    <w:rsid w:val="00FB0079"/>
    <w:rsid w:val="00FB0F5D"/>
    <w:rsid w:val="00FB170E"/>
    <w:rsid w:val="00FB23A0"/>
    <w:rsid w:val="00FB2A51"/>
    <w:rsid w:val="00FB3861"/>
    <w:rsid w:val="00FB3B74"/>
    <w:rsid w:val="00FB4968"/>
    <w:rsid w:val="00FB498F"/>
    <w:rsid w:val="00FB4C80"/>
    <w:rsid w:val="00FB4DF3"/>
    <w:rsid w:val="00FB5476"/>
    <w:rsid w:val="00FB5A84"/>
    <w:rsid w:val="00FB64CA"/>
    <w:rsid w:val="00FB6A65"/>
    <w:rsid w:val="00FB6A6A"/>
    <w:rsid w:val="00FB707A"/>
    <w:rsid w:val="00FB71AB"/>
    <w:rsid w:val="00FB72D2"/>
    <w:rsid w:val="00FC028F"/>
    <w:rsid w:val="00FC1B51"/>
    <w:rsid w:val="00FC346C"/>
    <w:rsid w:val="00FC3C51"/>
    <w:rsid w:val="00FC3C8D"/>
    <w:rsid w:val="00FC4AD0"/>
    <w:rsid w:val="00FC5247"/>
    <w:rsid w:val="00FC591C"/>
    <w:rsid w:val="00FC5CB1"/>
    <w:rsid w:val="00FC728A"/>
    <w:rsid w:val="00FC72CE"/>
    <w:rsid w:val="00FC7429"/>
    <w:rsid w:val="00FD07F6"/>
    <w:rsid w:val="00FD105C"/>
    <w:rsid w:val="00FD1CDB"/>
    <w:rsid w:val="00FD1EC8"/>
    <w:rsid w:val="00FD3FB3"/>
    <w:rsid w:val="00FD40EF"/>
    <w:rsid w:val="00FD450F"/>
    <w:rsid w:val="00FD46C3"/>
    <w:rsid w:val="00FD47ED"/>
    <w:rsid w:val="00FD51B3"/>
    <w:rsid w:val="00FD569A"/>
    <w:rsid w:val="00FD5E5B"/>
    <w:rsid w:val="00FD6E5E"/>
    <w:rsid w:val="00FD74DB"/>
    <w:rsid w:val="00FD764B"/>
    <w:rsid w:val="00FD7660"/>
    <w:rsid w:val="00FD7F97"/>
    <w:rsid w:val="00FE0655"/>
    <w:rsid w:val="00FE1058"/>
    <w:rsid w:val="00FE2365"/>
    <w:rsid w:val="00FE2C4C"/>
    <w:rsid w:val="00FE3122"/>
    <w:rsid w:val="00FE3553"/>
    <w:rsid w:val="00FE422D"/>
    <w:rsid w:val="00FE4352"/>
    <w:rsid w:val="00FE4729"/>
    <w:rsid w:val="00FE4C7B"/>
    <w:rsid w:val="00FE5E9F"/>
    <w:rsid w:val="00FE6486"/>
    <w:rsid w:val="00FE6770"/>
    <w:rsid w:val="00FE7336"/>
    <w:rsid w:val="00FE75A8"/>
    <w:rsid w:val="00FE787C"/>
    <w:rsid w:val="00FF08CA"/>
    <w:rsid w:val="00FF0D25"/>
    <w:rsid w:val="00FF2260"/>
    <w:rsid w:val="00FF38BE"/>
    <w:rsid w:val="00FF3AE5"/>
    <w:rsid w:val="00FF3EB2"/>
    <w:rsid w:val="00FF40B4"/>
    <w:rsid w:val="00FF4544"/>
    <w:rsid w:val="00FF45A5"/>
    <w:rsid w:val="00FF4F7F"/>
    <w:rsid w:val="00FF5065"/>
    <w:rsid w:val="00FF5686"/>
    <w:rsid w:val="00FF5C91"/>
    <w:rsid w:val="00FF609C"/>
    <w:rsid w:val="00FF691E"/>
    <w:rsid w:val="00FF713F"/>
    <w:rsid w:val="00FF73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29F71C72-3D97-4E9E-8C5F-7A457CF5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CD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1. Heading"/>
    <w:basedOn w:val="Normal"/>
    <w:next w:val="Normal"/>
    <w:link w:val="Heading1Char"/>
    <w:uiPriority w:val="9"/>
    <w:qFormat/>
    <w:rsid w:val="003C5544"/>
    <w:pPr>
      <w:keepNext/>
      <w:keepLines/>
      <w:numPr>
        <w:numId w:val="8"/>
      </w:numPr>
      <w:pBdr>
        <w:top w:val="single" w:sz="12" w:space="3" w:color="auto"/>
      </w:pBdr>
      <w:spacing w:before="240" w:after="180"/>
      <w:jc w:val="left"/>
      <w:outlineLvl w:val="0"/>
    </w:pPr>
    <w:rPr>
      <w:sz w:val="36"/>
      <w:szCs w:val="36"/>
    </w:rPr>
  </w:style>
  <w:style w:type="paragraph" w:styleId="Heading2">
    <w:name w:val="heading 2"/>
    <w:aliases w:val="Head2A,2,H2,UNDERRUBRIK 1-2,DO NOT USE_h2,h2,h21,Heading 2 Char,H2 Char,h2 Char"/>
    <w:basedOn w:val="Heading1"/>
    <w:next w:val="Normal"/>
    <w:link w:val="Heading2Char1"/>
    <w:uiPriority w:val="9"/>
    <w:qFormat/>
    <w:rsid w:val="003C554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
    <w:basedOn w:val="Heading2"/>
    <w:next w:val="Normal"/>
    <w:link w:val="Heading3Char"/>
    <w:uiPriority w:val="9"/>
    <w:qFormat/>
    <w:rsid w:val="003C554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
    <w:basedOn w:val="Heading3"/>
    <w:next w:val="Normal"/>
    <w:link w:val="Heading4Char"/>
    <w:uiPriority w:val="9"/>
    <w:qFormat/>
    <w:rsid w:val="003C5544"/>
    <w:pPr>
      <w:numPr>
        <w:ilvl w:val="3"/>
      </w:numPr>
      <w:outlineLvl w:val="3"/>
    </w:pPr>
    <w:rPr>
      <w:sz w:val="24"/>
      <w:szCs w:val="24"/>
    </w:rPr>
  </w:style>
  <w:style w:type="paragraph" w:styleId="Heading5">
    <w:name w:val="heading 5"/>
    <w:basedOn w:val="Heading4"/>
    <w:next w:val="Normal"/>
    <w:link w:val="Heading5Char"/>
    <w:uiPriority w:val="9"/>
    <w:qFormat/>
    <w:rsid w:val="003C5544"/>
    <w:pPr>
      <w:numPr>
        <w:ilvl w:val="4"/>
      </w:numPr>
      <w:outlineLvl w:val="4"/>
    </w:pPr>
    <w:rPr>
      <w:sz w:val="22"/>
      <w:szCs w:val="22"/>
    </w:rPr>
  </w:style>
  <w:style w:type="paragraph" w:styleId="Heading6">
    <w:name w:val="heading 6"/>
    <w:basedOn w:val="Normal"/>
    <w:next w:val="Normal"/>
    <w:link w:val="Heading6Char"/>
    <w:uiPriority w:val="9"/>
    <w:qFormat/>
    <w:rsid w:val="003C5544"/>
    <w:pPr>
      <w:keepNext/>
      <w:keepLines/>
      <w:numPr>
        <w:ilvl w:val="5"/>
        <w:numId w:val="8"/>
      </w:numPr>
      <w:spacing w:before="120"/>
      <w:outlineLvl w:val="5"/>
    </w:pPr>
    <w:rPr>
      <w:rFonts w:cs="Arial"/>
    </w:rPr>
  </w:style>
  <w:style w:type="paragraph" w:styleId="Heading7">
    <w:name w:val="heading 7"/>
    <w:basedOn w:val="Normal"/>
    <w:next w:val="Normal"/>
    <w:link w:val="Heading7Char"/>
    <w:uiPriority w:val="9"/>
    <w:qFormat/>
    <w:rsid w:val="003C5544"/>
    <w:pPr>
      <w:keepNext/>
      <w:keepLines/>
      <w:numPr>
        <w:ilvl w:val="6"/>
        <w:numId w:val="8"/>
      </w:numPr>
      <w:spacing w:before="120"/>
      <w:outlineLvl w:val="6"/>
    </w:pPr>
    <w:rPr>
      <w:rFonts w:cs="Arial"/>
    </w:rPr>
  </w:style>
  <w:style w:type="paragraph" w:styleId="Heading8">
    <w:name w:val="heading 8"/>
    <w:basedOn w:val="Heading7"/>
    <w:next w:val="Normal"/>
    <w:link w:val="Heading8Char"/>
    <w:uiPriority w:val="9"/>
    <w:qFormat/>
    <w:rsid w:val="003C5544"/>
    <w:pPr>
      <w:numPr>
        <w:ilvl w:val="7"/>
      </w:numPr>
      <w:outlineLvl w:val="7"/>
    </w:pPr>
  </w:style>
  <w:style w:type="paragraph" w:styleId="Heading9">
    <w:name w:val="heading 9"/>
    <w:basedOn w:val="Heading8"/>
    <w:next w:val="Normal"/>
    <w:link w:val="Heading9Char"/>
    <w:uiPriority w:val="9"/>
    <w:qFormat/>
    <w:rsid w:val="003C55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3C5544"/>
    <w:pPr>
      <w:spacing w:after="180"/>
      <w:jc w:val="left"/>
    </w:pPr>
    <w:rPr>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
    <w:rPr>
      <w:rFonts w:ascii="Arial" w:hAnsi="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 Char"/>
    <w:basedOn w:val="DefaultParagraphFont"/>
    <w:link w:val="Heading3"/>
    <w:uiPriority w:val="9"/>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Arial" w:hAnsi="Arial"/>
      <w:sz w:val="24"/>
      <w:szCs w:val="24"/>
      <w:lang w:val="en-GB" w:eastAsia="zh-CN"/>
    </w:rPr>
  </w:style>
  <w:style w:type="character" w:customStyle="1" w:styleId="Heading5Char">
    <w:name w:val="Heading 5 Char"/>
    <w:basedOn w:val="DefaultParagraphFont"/>
    <w:link w:val="Heading5"/>
    <w:uiPriority w:val="9"/>
    <w:rPr>
      <w:rFonts w:ascii="Arial" w:hAnsi="Arial"/>
      <w:sz w:val="22"/>
      <w:szCs w:val="22"/>
      <w:lang w:val="en-GB" w:eastAsia="zh-CN"/>
    </w:rPr>
  </w:style>
  <w:style w:type="character" w:customStyle="1" w:styleId="Heading6Char">
    <w:name w:val="Heading 6 Char"/>
    <w:basedOn w:val="DefaultParagraphFont"/>
    <w:link w:val="Heading6"/>
    <w:uiPriority w:val="9"/>
    <w:rPr>
      <w:rFonts w:ascii="Arial" w:hAnsi="Arial" w:cs="Arial"/>
      <w:lang w:val="en-GB" w:eastAsia="zh-CN"/>
    </w:rPr>
  </w:style>
  <w:style w:type="character" w:customStyle="1" w:styleId="Heading7Char">
    <w:name w:val="Heading 7 Char"/>
    <w:basedOn w:val="DefaultParagraphFont"/>
    <w:link w:val="Heading7"/>
    <w:uiPriority w:val="9"/>
    <w:rPr>
      <w:rFonts w:ascii="Arial" w:hAnsi="Arial" w:cs="Arial"/>
      <w:lang w:val="en-GB" w:eastAsia="zh-CN"/>
    </w:rPr>
  </w:style>
  <w:style w:type="character" w:customStyle="1" w:styleId="Heading8Char">
    <w:name w:val="Heading 8 Char"/>
    <w:basedOn w:val="DefaultParagraphFont"/>
    <w:link w:val="Heading8"/>
    <w:uiPriority w:val="9"/>
    <w:rPr>
      <w:rFonts w:ascii="Arial" w:hAnsi="Arial" w:cs="Arial"/>
      <w:lang w:val="en-GB" w:eastAsia="zh-CN"/>
    </w:rPr>
  </w:style>
  <w:style w:type="character" w:customStyle="1" w:styleId="Heading9Char">
    <w:name w:val="Heading 9 Char"/>
    <w:basedOn w:val="DefaultParagraphFont"/>
    <w:link w:val="Heading9"/>
    <w:uiPriority w:val="9"/>
    <w:rPr>
      <w:rFonts w:ascii="Arial" w:hAnsi="Arial" w:cs="Arial"/>
      <w:lang w:val="en-GB" w:eastAsia="zh-CN"/>
    </w:rPr>
  </w:style>
  <w:style w:type="paragraph" w:styleId="TOC8">
    <w:name w:val="toc 8"/>
    <w:basedOn w:val="TOC1"/>
    <w:uiPriority w:val="39"/>
    <w:semiHidden/>
    <w:rsid w:val="003C5544"/>
    <w:pPr>
      <w:spacing w:before="180"/>
      <w:ind w:left="2693" w:hanging="2693"/>
    </w:pPr>
    <w:rPr>
      <w:b w:val="0"/>
      <w:bCs/>
    </w:rPr>
  </w:style>
  <w:style w:type="paragraph" w:styleId="TOC1">
    <w:name w:val="toc 1"/>
    <w:aliases w:val="Observation TOC2"/>
    <w:basedOn w:val="Normal"/>
    <w:uiPriority w:val="39"/>
    <w:rsid w:val="003C5544"/>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Normal"/>
    <w:next w:val="Caption"/>
    <w:rsid w:val="003C5544"/>
    <w:pPr>
      <w:keepNext/>
      <w:keepLines/>
      <w:spacing w:before="180"/>
      <w:jc w:val="center"/>
    </w:pPr>
  </w:style>
  <w:style w:type="paragraph" w:styleId="Caption">
    <w:name w:val="caption"/>
    <w:basedOn w:val="Normal"/>
    <w:next w:val="Normal"/>
    <w:uiPriority w:val="35"/>
    <w:qFormat/>
    <w:rsid w:val="003C5544"/>
    <w:pPr>
      <w:spacing w:after="240"/>
      <w:jc w:val="center"/>
    </w:pPr>
    <w:rPr>
      <w:b/>
      <w:bCs/>
    </w:rPr>
  </w:style>
  <w:style w:type="paragraph" w:styleId="TOC5">
    <w:name w:val="toc 5"/>
    <w:aliases w:val="Observation TOC"/>
    <w:basedOn w:val="TOC4"/>
    <w:uiPriority w:val="39"/>
    <w:semiHidden/>
    <w:rsid w:val="003C5544"/>
    <w:pPr>
      <w:tabs>
        <w:tab w:val="right" w:pos="1701"/>
      </w:tabs>
      <w:ind w:left="1701" w:hanging="1701"/>
    </w:pPr>
  </w:style>
  <w:style w:type="paragraph" w:styleId="TOC4">
    <w:name w:val="toc 4"/>
    <w:basedOn w:val="TOC3"/>
    <w:uiPriority w:val="39"/>
    <w:semiHidden/>
    <w:rsid w:val="003C5544"/>
    <w:pPr>
      <w:ind w:left="1418" w:hanging="1418"/>
    </w:pPr>
  </w:style>
  <w:style w:type="paragraph" w:styleId="TOC3">
    <w:name w:val="toc 3"/>
    <w:basedOn w:val="TOC2"/>
    <w:uiPriority w:val="39"/>
    <w:semiHidden/>
    <w:rsid w:val="003C5544"/>
    <w:pPr>
      <w:ind w:left="1134" w:hanging="1134"/>
    </w:pPr>
  </w:style>
  <w:style w:type="paragraph" w:styleId="TOC2">
    <w:name w:val="toc 2"/>
    <w:basedOn w:val="TOC1"/>
    <w:uiPriority w:val="39"/>
    <w:semiHidden/>
    <w:rsid w:val="003C5544"/>
    <w:pPr>
      <w:keepNext w:val="0"/>
      <w:spacing w:before="0"/>
      <w:ind w:left="851" w:hanging="851"/>
    </w:pPr>
    <w:rPr>
      <w:szCs w:val="20"/>
    </w:rPr>
  </w:style>
  <w:style w:type="paragraph" w:styleId="Index2">
    <w:name w:val="index 2"/>
    <w:basedOn w:val="Index1"/>
    <w:uiPriority w:val="99"/>
    <w:semiHidden/>
    <w:rsid w:val="003C5544"/>
    <w:pPr>
      <w:ind w:left="284"/>
    </w:pPr>
  </w:style>
  <w:style w:type="paragraph" w:styleId="Index1">
    <w:name w:val="index 1"/>
    <w:basedOn w:val="Normal"/>
    <w:uiPriority w:val="99"/>
    <w:semiHidden/>
    <w:rsid w:val="003C5544"/>
    <w:pPr>
      <w:keepLines/>
      <w:spacing w:after="0"/>
    </w:pPr>
  </w:style>
  <w:style w:type="paragraph" w:styleId="DocumentMap">
    <w:name w:val="Document Map"/>
    <w:basedOn w:val="Normal"/>
    <w:link w:val="DocumentMapChar"/>
    <w:uiPriority w:val="99"/>
    <w:semiHidden/>
    <w:rsid w:val="003C55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zh-CN"/>
    </w:rPr>
  </w:style>
  <w:style w:type="paragraph" w:styleId="ListNumber2">
    <w:name w:val="List Number 2"/>
    <w:basedOn w:val="ListNumber"/>
    <w:uiPriority w:val="99"/>
    <w:rsid w:val="003C5544"/>
    <w:pPr>
      <w:ind w:left="851"/>
    </w:pPr>
  </w:style>
  <w:style w:type="paragraph" w:styleId="ListNumber">
    <w:name w:val="List Number"/>
    <w:basedOn w:val="List"/>
    <w:uiPriority w:val="99"/>
    <w:rsid w:val="003C5544"/>
  </w:style>
  <w:style w:type="paragraph" w:styleId="List">
    <w:name w:val="List"/>
    <w:basedOn w:val="Normal"/>
    <w:uiPriority w:val="99"/>
    <w:rsid w:val="003C5544"/>
    <w:pPr>
      <w:ind w:left="568" w:hanging="284"/>
    </w:pPr>
  </w:style>
  <w:style w:type="paragraph" w:styleId="Header">
    <w:name w:val="header"/>
    <w:basedOn w:val="Normal"/>
    <w:link w:val="HeaderChar"/>
    <w:uiPriority w:val="99"/>
    <w:rsid w:val="003C5544"/>
    <w:pPr>
      <w:widowControl w:val="0"/>
      <w:spacing w:after="0"/>
      <w:jc w:val="left"/>
    </w:pPr>
    <w:rPr>
      <w:rFonts w:cs="Arial"/>
      <w:b/>
      <w:bCs/>
      <w:noProof/>
      <w:sz w:val="18"/>
      <w:szCs w:val="18"/>
      <w:lang w:val="en-US"/>
    </w:rPr>
  </w:style>
  <w:style w:type="character" w:customStyle="1" w:styleId="HeaderChar">
    <w:name w:val="Header Char"/>
    <w:basedOn w:val="DefaultParagraphFont"/>
    <w:link w:val="Header"/>
    <w:uiPriority w:val="99"/>
    <w:semiHidden/>
    <w:rPr>
      <w:rFonts w:ascii="Arial" w:hAnsi="Arial"/>
      <w:lang w:val="en-GB" w:eastAsia="zh-CN"/>
    </w:rPr>
  </w:style>
  <w:style w:type="character" w:styleId="FootnoteReference">
    <w:name w:val="footnote reference"/>
    <w:basedOn w:val="DefaultParagraphFont"/>
    <w:uiPriority w:val="99"/>
    <w:semiHidden/>
    <w:rsid w:val="003C5544"/>
    <w:rPr>
      <w:b/>
      <w:position w:val="6"/>
      <w:sz w:val="16"/>
    </w:rPr>
  </w:style>
  <w:style w:type="paragraph" w:styleId="FootnoteText">
    <w:name w:val="footnote text"/>
    <w:basedOn w:val="Normal"/>
    <w:link w:val="FootnoteTextChar"/>
    <w:uiPriority w:val="99"/>
    <w:semiHidden/>
    <w:rsid w:val="003C5544"/>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Pr>
      <w:rFonts w:ascii="Arial" w:hAnsi="Arial"/>
      <w:lang w:val="en-GB" w:eastAsia="zh-CN"/>
    </w:rPr>
  </w:style>
  <w:style w:type="paragraph" w:customStyle="1" w:styleId="3GPPHeader">
    <w:name w:val="3GPP_Header"/>
    <w:basedOn w:val="Normal"/>
    <w:rsid w:val="003C5544"/>
    <w:pPr>
      <w:tabs>
        <w:tab w:val="left" w:pos="1701"/>
        <w:tab w:val="right" w:pos="9639"/>
      </w:tabs>
      <w:spacing w:after="240"/>
    </w:pPr>
    <w:rPr>
      <w:b/>
      <w:sz w:val="24"/>
    </w:rPr>
  </w:style>
  <w:style w:type="paragraph" w:styleId="TOC9">
    <w:name w:val="toc 9"/>
    <w:basedOn w:val="TOC8"/>
    <w:uiPriority w:val="39"/>
    <w:semiHidden/>
    <w:rsid w:val="003C5544"/>
    <w:pPr>
      <w:ind w:left="1418" w:hanging="1418"/>
    </w:pPr>
  </w:style>
  <w:style w:type="paragraph" w:styleId="TOC6">
    <w:name w:val="toc 6"/>
    <w:basedOn w:val="TOC5"/>
    <w:next w:val="Normal"/>
    <w:uiPriority w:val="39"/>
    <w:semiHidden/>
    <w:rsid w:val="003C5544"/>
    <w:pPr>
      <w:ind w:left="1985" w:hanging="1985"/>
    </w:pPr>
  </w:style>
  <w:style w:type="paragraph" w:styleId="TOC7">
    <w:name w:val="toc 7"/>
    <w:basedOn w:val="TOC6"/>
    <w:next w:val="Normal"/>
    <w:uiPriority w:val="39"/>
    <w:semiHidden/>
    <w:rsid w:val="003C5544"/>
    <w:pPr>
      <w:ind w:left="2268" w:hanging="2268"/>
    </w:pPr>
  </w:style>
  <w:style w:type="paragraph" w:styleId="ListBullet2">
    <w:name w:val="List Bullet 2"/>
    <w:basedOn w:val="ListBullet"/>
    <w:uiPriority w:val="99"/>
    <w:rsid w:val="003C5544"/>
    <w:pPr>
      <w:numPr>
        <w:numId w:val="13"/>
      </w:numPr>
    </w:pPr>
  </w:style>
  <w:style w:type="paragraph" w:styleId="ListBullet">
    <w:name w:val="List Bullet"/>
    <w:basedOn w:val="BodyText"/>
    <w:uiPriority w:val="99"/>
    <w:rsid w:val="003C5544"/>
    <w:pPr>
      <w:numPr>
        <w:numId w:val="12"/>
      </w:numPr>
    </w:pPr>
  </w:style>
  <w:style w:type="paragraph" w:styleId="ListBullet3">
    <w:name w:val="List Bullet 3"/>
    <w:basedOn w:val="ListBullet2"/>
    <w:uiPriority w:val="99"/>
    <w:rsid w:val="003C5544"/>
    <w:pPr>
      <w:numPr>
        <w:numId w:val="14"/>
      </w:numPr>
    </w:pPr>
  </w:style>
  <w:style w:type="paragraph" w:customStyle="1" w:styleId="EQ">
    <w:name w:val="EQ"/>
    <w:basedOn w:val="Normal"/>
    <w:next w:val="Normal"/>
    <w:rsid w:val="003C5544"/>
    <w:pPr>
      <w:keepLines/>
      <w:tabs>
        <w:tab w:val="center" w:pos="4536"/>
        <w:tab w:val="right" w:pos="9072"/>
      </w:tabs>
      <w:spacing w:after="180"/>
      <w:jc w:val="left"/>
    </w:pPr>
    <w:rPr>
      <w:noProof/>
      <w:lang w:eastAsia="en-US"/>
    </w:rPr>
  </w:style>
  <w:style w:type="paragraph" w:styleId="List2">
    <w:name w:val="List 2"/>
    <w:basedOn w:val="List"/>
    <w:uiPriority w:val="99"/>
    <w:rsid w:val="003C5544"/>
    <w:pPr>
      <w:ind w:left="851"/>
    </w:pPr>
  </w:style>
  <w:style w:type="paragraph" w:styleId="List3">
    <w:name w:val="List 3"/>
    <w:basedOn w:val="List2"/>
    <w:uiPriority w:val="99"/>
    <w:rsid w:val="003C5544"/>
    <w:pPr>
      <w:ind w:left="1135"/>
    </w:pPr>
  </w:style>
  <w:style w:type="paragraph" w:styleId="List4">
    <w:name w:val="List 4"/>
    <w:basedOn w:val="List3"/>
    <w:uiPriority w:val="99"/>
    <w:rsid w:val="003C5544"/>
    <w:pPr>
      <w:ind w:left="1418"/>
    </w:pPr>
  </w:style>
  <w:style w:type="paragraph" w:styleId="List5">
    <w:name w:val="List 5"/>
    <w:basedOn w:val="List4"/>
    <w:uiPriority w:val="99"/>
    <w:rsid w:val="003C5544"/>
    <w:pPr>
      <w:ind w:left="1702"/>
    </w:pPr>
  </w:style>
  <w:style w:type="paragraph" w:customStyle="1" w:styleId="EditorsNote">
    <w:name w:val="Editor's Note"/>
    <w:basedOn w:val="Normal"/>
    <w:rsid w:val="003C5544"/>
    <w:pPr>
      <w:keepLines/>
      <w:spacing w:after="180"/>
      <w:ind w:left="1135" w:hanging="851"/>
      <w:jc w:val="left"/>
    </w:pPr>
    <w:rPr>
      <w:color w:val="FF0000"/>
      <w:lang w:eastAsia="en-US"/>
    </w:rPr>
  </w:style>
  <w:style w:type="paragraph" w:styleId="ListBullet4">
    <w:name w:val="List Bullet 4"/>
    <w:basedOn w:val="ListBullet3"/>
    <w:uiPriority w:val="99"/>
    <w:rsid w:val="003C5544"/>
    <w:pPr>
      <w:numPr>
        <w:numId w:val="15"/>
      </w:numPr>
      <w:tabs>
        <w:tab w:val="num" w:pos="432"/>
      </w:tabs>
    </w:pPr>
  </w:style>
  <w:style w:type="paragraph" w:styleId="ListBullet5">
    <w:name w:val="List Bullet 5"/>
    <w:basedOn w:val="ListBullet4"/>
    <w:uiPriority w:val="99"/>
    <w:rsid w:val="003C5544"/>
    <w:pPr>
      <w:numPr>
        <w:numId w:val="11"/>
      </w:numPr>
      <w:tabs>
        <w:tab w:val="num" w:pos="1361"/>
      </w:tabs>
    </w:pPr>
  </w:style>
  <w:style w:type="paragraph" w:styleId="Footer">
    <w:name w:val="footer"/>
    <w:basedOn w:val="Header"/>
    <w:link w:val="FooterChar"/>
    <w:uiPriority w:val="99"/>
    <w:semiHidden/>
    <w:rsid w:val="003C5544"/>
    <w:pPr>
      <w:jc w:val="center"/>
    </w:pPr>
    <w:rPr>
      <w:i/>
      <w:iCs/>
    </w:rPr>
  </w:style>
  <w:style w:type="character" w:customStyle="1" w:styleId="FooterChar">
    <w:name w:val="Footer Char"/>
    <w:basedOn w:val="DefaultParagraphFont"/>
    <w:link w:val="Footer"/>
    <w:uiPriority w:val="99"/>
    <w:semiHidden/>
    <w:rPr>
      <w:rFonts w:ascii="Arial" w:hAnsi="Arial"/>
      <w:lang w:val="en-GB" w:eastAsia="zh-CN"/>
    </w:rPr>
  </w:style>
  <w:style w:type="paragraph" w:customStyle="1" w:styleId="Reference">
    <w:name w:val="Reference"/>
    <w:basedOn w:val="Normal"/>
    <w:rsid w:val="003C5544"/>
    <w:pPr>
      <w:numPr>
        <w:numId w:val="9"/>
      </w:numPr>
    </w:pPr>
  </w:style>
  <w:style w:type="paragraph" w:styleId="BalloonText">
    <w:name w:val="Balloon Text"/>
    <w:basedOn w:val="Normal"/>
    <w:link w:val="BalloonTextChar"/>
    <w:uiPriority w:val="99"/>
    <w:semiHidden/>
    <w:rsid w:val="003C5544"/>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zh-CN"/>
    </w:rPr>
  </w:style>
  <w:style w:type="character" w:styleId="PageNumber">
    <w:name w:val="page number"/>
    <w:basedOn w:val="DefaultParagraphFont"/>
    <w:uiPriority w:val="99"/>
    <w:semiHidden/>
    <w:rsid w:val="003C5544"/>
  </w:style>
  <w:style w:type="paragraph" w:styleId="BodyText">
    <w:name w:val="Body Text"/>
    <w:basedOn w:val="Normal"/>
    <w:link w:val="BodyTextChar"/>
    <w:uiPriority w:val="99"/>
    <w:rsid w:val="003C5544"/>
    <w:rPr>
      <w:lang w:eastAsia="zh-TW"/>
    </w:rPr>
  </w:style>
  <w:style w:type="character" w:customStyle="1" w:styleId="BodyTextChar">
    <w:name w:val="Body Text Char"/>
    <w:basedOn w:val="DefaultParagraphFont"/>
    <w:link w:val="BodyText"/>
    <w:uiPriority w:val="99"/>
    <w:locked/>
    <w:rsid w:val="003C5544"/>
    <w:rPr>
      <w:rFonts w:ascii="Arial" w:hAnsi="Arial"/>
      <w:lang w:val="en-GB" w:eastAsia="x-none"/>
    </w:rPr>
  </w:style>
  <w:style w:type="character" w:styleId="Hyperlink">
    <w:name w:val="Hyperlink"/>
    <w:basedOn w:val="DefaultParagraphFont"/>
    <w:uiPriority w:val="99"/>
    <w:rsid w:val="003C5544"/>
    <w:rPr>
      <w:color w:val="0000FF"/>
      <w:u w:val="single"/>
      <w:lang w:val="en-GB" w:eastAsia="x-none"/>
    </w:rPr>
  </w:style>
  <w:style w:type="character" w:styleId="FollowedHyperlink">
    <w:name w:val="FollowedHyperlink"/>
    <w:basedOn w:val="DefaultParagraphFont"/>
    <w:uiPriority w:val="99"/>
    <w:semiHidden/>
    <w:rsid w:val="003C5544"/>
    <w:rPr>
      <w:color w:val="FF0000"/>
      <w:u w:val="single"/>
    </w:rPr>
  </w:style>
  <w:style w:type="character" w:styleId="CommentReference">
    <w:name w:val="annotation reference"/>
    <w:basedOn w:val="DefaultParagraphFont"/>
    <w:uiPriority w:val="99"/>
    <w:rsid w:val="003C5544"/>
    <w:rPr>
      <w:sz w:val="16"/>
    </w:rPr>
  </w:style>
  <w:style w:type="paragraph" w:styleId="CommentText">
    <w:name w:val="annotation text"/>
    <w:basedOn w:val="Normal"/>
    <w:link w:val="CommentTextChar"/>
    <w:uiPriority w:val="99"/>
    <w:rsid w:val="003C5544"/>
  </w:style>
  <w:style w:type="character" w:customStyle="1" w:styleId="CommentTextChar">
    <w:name w:val="Comment Text Char"/>
    <w:basedOn w:val="DefaultParagraphFont"/>
    <w:link w:val="CommentText"/>
    <w:uiPriority w:val="99"/>
    <w:locked/>
    <w:rsid w:val="007641E3"/>
    <w:rPr>
      <w:rFonts w:ascii="Arial" w:hAnsi="Arial"/>
      <w:lang w:val="en-GB" w:eastAsia="x-none"/>
    </w:rPr>
  </w:style>
  <w:style w:type="paragraph" w:styleId="CommentSubject">
    <w:name w:val="annotation subject"/>
    <w:basedOn w:val="CommentText"/>
    <w:next w:val="CommentText"/>
    <w:link w:val="CommentSubjectChar"/>
    <w:uiPriority w:val="99"/>
    <w:semiHidden/>
    <w:rsid w:val="003C5544"/>
    <w:rPr>
      <w:b/>
      <w:bCs/>
    </w:rPr>
  </w:style>
  <w:style w:type="character" w:customStyle="1" w:styleId="CommentSubjectChar">
    <w:name w:val="Comment Subject Char"/>
    <w:basedOn w:val="CommentTextChar"/>
    <w:link w:val="CommentSubject"/>
    <w:uiPriority w:val="99"/>
    <w:semiHidden/>
    <w:rPr>
      <w:rFonts w:ascii="Arial" w:hAnsi="Arial"/>
      <w:b/>
      <w:bCs/>
      <w:lang w:val="en-GB" w:eastAsia="zh-CN"/>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3C5544"/>
    <w:rPr>
      <w:rFonts w:ascii="Arial" w:hAnsi="Arial"/>
      <w:sz w:val="36"/>
      <w:szCs w:val="36"/>
      <w:lang w:val="en-GB" w:eastAsia="zh-CN"/>
    </w:rPr>
  </w:style>
  <w:style w:type="paragraph" w:customStyle="1" w:styleId="B2">
    <w:name w:val="B2"/>
    <w:basedOn w:val="List2"/>
    <w:link w:val="B2Char"/>
    <w:rsid w:val="003C5544"/>
    <w:pPr>
      <w:spacing w:after="180"/>
      <w:jc w:val="left"/>
    </w:pPr>
    <w:rPr>
      <w:lang w:eastAsia="en-US"/>
    </w:rPr>
  </w:style>
  <w:style w:type="paragraph" w:customStyle="1" w:styleId="B3">
    <w:name w:val="B3"/>
    <w:basedOn w:val="List3"/>
    <w:link w:val="B3Char"/>
    <w:rsid w:val="003C5544"/>
    <w:pPr>
      <w:spacing w:after="180"/>
      <w:jc w:val="left"/>
    </w:pPr>
    <w:rPr>
      <w:lang w:eastAsia="en-US"/>
    </w:rPr>
  </w:style>
  <w:style w:type="paragraph" w:customStyle="1" w:styleId="B4">
    <w:name w:val="B4"/>
    <w:basedOn w:val="List4"/>
    <w:link w:val="B4Char"/>
    <w:rsid w:val="003C5544"/>
    <w:pPr>
      <w:spacing w:after="180"/>
      <w:jc w:val="left"/>
    </w:pPr>
    <w:rPr>
      <w:lang w:eastAsia="en-US"/>
    </w:rPr>
  </w:style>
  <w:style w:type="paragraph" w:customStyle="1" w:styleId="Proposal">
    <w:name w:val="Proposal"/>
    <w:basedOn w:val="Normal"/>
    <w:rsid w:val="003C5544"/>
    <w:pPr>
      <w:numPr>
        <w:numId w:val="10"/>
      </w:numPr>
      <w:tabs>
        <w:tab w:val="left" w:pos="1701"/>
      </w:tabs>
      <w:ind w:left="1701" w:hanging="1701"/>
    </w:pPr>
    <w:rPr>
      <w:b/>
      <w:bCs/>
    </w:rPr>
  </w:style>
  <w:style w:type="paragraph" w:customStyle="1" w:styleId="B5">
    <w:name w:val="B5"/>
    <w:basedOn w:val="List5"/>
    <w:rsid w:val="003C5544"/>
    <w:pPr>
      <w:spacing w:after="180"/>
      <w:jc w:val="left"/>
    </w:pPr>
    <w:rPr>
      <w:lang w:eastAsia="en-US"/>
    </w:rPr>
  </w:style>
  <w:style w:type="paragraph" w:customStyle="1" w:styleId="EX">
    <w:name w:val="EX"/>
    <w:basedOn w:val="Normal"/>
    <w:rsid w:val="003C5544"/>
    <w:pPr>
      <w:keepLines/>
      <w:spacing w:after="180"/>
      <w:ind w:left="1702" w:hanging="1418"/>
      <w:jc w:val="left"/>
    </w:pPr>
    <w:rPr>
      <w:lang w:eastAsia="en-US"/>
    </w:rPr>
  </w:style>
  <w:style w:type="paragraph" w:customStyle="1" w:styleId="EW">
    <w:name w:val="EW"/>
    <w:basedOn w:val="EX"/>
    <w:rsid w:val="003C5544"/>
    <w:pPr>
      <w:spacing w:after="0"/>
    </w:pPr>
  </w:style>
  <w:style w:type="paragraph" w:customStyle="1" w:styleId="TAL">
    <w:name w:val="TAL"/>
    <w:basedOn w:val="Normal"/>
    <w:rsid w:val="003C5544"/>
    <w:pPr>
      <w:keepNext/>
      <w:keepLines/>
      <w:spacing w:after="0"/>
      <w:jc w:val="left"/>
    </w:pPr>
    <w:rPr>
      <w:sz w:val="18"/>
      <w:lang w:eastAsia="en-US"/>
    </w:rPr>
  </w:style>
  <w:style w:type="paragraph" w:customStyle="1" w:styleId="TAC">
    <w:name w:val="TAC"/>
    <w:basedOn w:val="TAL"/>
    <w:link w:val="TACChar"/>
    <w:rsid w:val="003C5544"/>
    <w:pPr>
      <w:jc w:val="center"/>
    </w:pPr>
  </w:style>
  <w:style w:type="paragraph" w:customStyle="1" w:styleId="TAH">
    <w:name w:val="TAH"/>
    <w:basedOn w:val="TAC"/>
    <w:link w:val="TAHCar"/>
    <w:rsid w:val="003C5544"/>
    <w:rPr>
      <w:b/>
    </w:rPr>
  </w:style>
  <w:style w:type="paragraph" w:customStyle="1" w:styleId="TAN">
    <w:name w:val="TAN"/>
    <w:basedOn w:val="TAL"/>
    <w:rsid w:val="003C5544"/>
    <w:pPr>
      <w:ind w:left="851" w:hanging="851"/>
    </w:pPr>
  </w:style>
  <w:style w:type="paragraph" w:customStyle="1" w:styleId="TAR">
    <w:name w:val="TAR"/>
    <w:basedOn w:val="TAL"/>
    <w:rsid w:val="003C5544"/>
    <w:pPr>
      <w:jc w:val="right"/>
    </w:pPr>
  </w:style>
  <w:style w:type="paragraph" w:customStyle="1" w:styleId="TH">
    <w:name w:val="TH"/>
    <w:basedOn w:val="Normal"/>
    <w:link w:val="THChar"/>
    <w:rsid w:val="003C5544"/>
    <w:pPr>
      <w:keepNext/>
      <w:keepLines/>
      <w:spacing w:before="60" w:after="180"/>
      <w:jc w:val="center"/>
    </w:pPr>
    <w:rPr>
      <w:b/>
      <w:lang w:eastAsia="en-US"/>
    </w:rPr>
  </w:style>
  <w:style w:type="paragraph" w:customStyle="1" w:styleId="TF">
    <w:name w:val="TF"/>
    <w:basedOn w:val="TH"/>
    <w:link w:val="TFChar"/>
    <w:rsid w:val="003C5544"/>
    <w:pPr>
      <w:keepNext w:val="0"/>
      <w:spacing w:before="0" w:after="240"/>
    </w:pPr>
  </w:style>
  <w:style w:type="paragraph" w:customStyle="1" w:styleId="TT">
    <w:name w:val="TT"/>
    <w:basedOn w:val="Heading1"/>
    <w:next w:val="Normal"/>
    <w:rsid w:val="003C5544"/>
    <w:pPr>
      <w:numPr>
        <w:numId w:val="0"/>
      </w:numPr>
      <w:ind w:left="1134" w:hanging="1134"/>
      <w:outlineLvl w:val="9"/>
    </w:pPr>
    <w:rPr>
      <w:szCs w:val="20"/>
      <w:lang w:eastAsia="en-US"/>
    </w:rPr>
  </w:style>
  <w:style w:type="paragraph" w:customStyle="1" w:styleId="ZA">
    <w:name w:val="ZA"/>
    <w:rsid w:val="003C55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C55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C554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C55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C5544"/>
  </w:style>
  <w:style w:type="paragraph" w:customStyle="1" w:styleId="ZH">
    <w:name w:val="ZH"/>
    <w:rsid w:val="003C554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C55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C5544"/>
    <w:pPr>
      <w:framePr w:hRule="auto" w:wrap="notBeside" w:y="852"/>
    </w:pPr>
    <w:rPr>
      <w:i w:val="0"/>
      <w:sz w:val="40"/>
    </w:rPr>
  </w:style>
  <w:style w:type="paragraph" w:customStyle="1" w:styleId="ZU">
    <w:name w:val="ZU"/>
    <w:rsid w:val="003C55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C5544"/>
    <w:pPr>
      <w:framePr w:wrap="notBeside" w:y="16161"/>
    </w:pPr>
  </w:style>
  <w:style w:type="paragraph" w:customStyle="1" w:styleId="FP">
    <w:name w:val="FP"/>
    <w:basedOn w:val="Normal"/>
    <w:rsid w:val="003C5544"/>
    <w:pPr>
      <w:spacing w:after="0"/>
      <w:jc w:val="left"/>
    </w:pPr>
    <w:rPr>
      <w:lang w:eastAsia="en-US"/>
    </w:rPr>
  </w:style>
  <w:style w:type="paragraph" w:customStyle="1" w:styleId="Observation">
    <w:name w:val="Observation"/>
    <w:basedOn w:val="Proposal"/>
    <w:qFormat/>
    <w:rsid w:val="003C5544"/>
    <w:pPr>
      <w:numPr>
        <w:numId w:val="16"/>
      </w:numPr>
      <w:tabs>
        <w:tab w:val="num" w:pos="567"/>
      </w:tabs>
      <w:ind w:left="1701" w:hanging="1701"/>
    </w:pPr>
  </w:style>
  <w:style w:type="paragraph" w:styleId="TableofFigures">
    <w:name w:val="table of figures"/>
    <w:basedOn w:val="Normal"/>
    <w:next w:val="Normal"/>
    <w:uiPriority w:val="99"/>
    <w:rsid w:val="003C5544"/>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customStyle="1" w:styleId="Norma">
    <w:name w:val="Normaö"/>
    <w:basedOn w:val="Heading2"/>
    <w:qFormat/>
    <w:rsid w:val="00C85FCB"/>
  </w:style>
  <w:style w:type="table" w:styleId="TableGrid">
    <w:name w:val="Table Grid"/>
    <w:basedOn w:val="TableNormal"/>
    <w:uiPriority w:val="39"/>
    <w:rsid w:val="00841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3">
    <w:name w:val="Table Colorful 3"/>
    <w:basedOn w:val="TableNormal"/>
    <w:uiPriority w:val="99"/>
    <w:rsid w:val="00850DE7"/>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B73462"/>
    <w:rPr>
      <w:rFonts w:ascii="Arial" w:hAnsi="Arial"/>
      <w:lang w:val="en-GB"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90262"/>
    <w:pPr>
      <w:overflowPunct/>
      <w:autoSpaceDE/>
      <w:autoSpaceDN/>
      <w:adjustRightInd/>
      <w:spacing w:after="200" w:line="276" w:lineRule="auto"/>
      <w:ind w:left="720"/>
      <w:contextualSpacing/>
      <w:jc w:val="left"/>
      <w:textAlignment w:val="auto"/>
    </w:pPr>
    <w:rPr>
      <w:rFonts w:ascii="Calibri" w:eastAsia="Times New Roman" w:hAnsi="Calibri"/>
      <w:sz w:val="22"/>
      <w:szCs w:val="22"/>
      <w:lang w:val="en-US" w:eastAsia="en-US"/>
    </w:rPr>
  </w:style>
  <w:style w:type="paragraph" w:customStyle="1" w:styleId="Doc-text2">
    <w:name w:val="Doc-text2"/>
    <w:basedOn w:val="Normal"/>
    <w:link w:val="Doc-text2Char"/>
    <w:qFormat/>
    <w:rsid w:val="00F0619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locked/>
    <w:rsid w:val="00F0619C"/>
    <w:rPr>
      <w:rFonts w:ascii="Arial" w:eastAsia="MS Mincho" w:hAnsi="Arial"/>
      <w:sz w:val="24"/>
      <w:lang w:val="en-GB" w:eastAsia="en-GB"/>
    </w:rPr>
  </w:style>
  <w:style w:type="character" w:customStyle="1" w:styleId="CharChar7">
    <w:name w:val="Char Char7"/>
    <w:rsid w:val="001059D1"/>
    <w:rPr>
      <w:rFonts w:ascii="Arial" w:eastAsia="MS Mincho" w:hAnsi="Arial"/>
      <w:b/>
      <w:sz w:val="28"/>
      <w:lang w:val="en-GB" w:eastAsia="en-GB"/>
    </w:rPr>
  </w:style>
  <w:style w:type="character" w:customStyle="1" w:styleId="B1Char">
    <w:name w:val="B1 Char"/>
    <w:link w:val="B1"/>
    <w:locked/>
    <w:rsid w:val="00E33B8B"/>
    <w:rPr>
      <w:rFonts w:ascii="Arial" w:hAnsi="Arial"/>
      <w:lang w:val="en-GB" w:eastAsia="en-US"/>
    </w:rPr>
  </w:style>
  <w:style w:type="character" w:customStyle="1" w:styleId="TFChar">
    <w:name w:val="TF Char"/>
    <w:link w:val="TF"/>
    <w:locked/>
    <w:rsid w:val="00C17833"/>
    <w:rPr>
      <w:rFonts w:ascii="Arial" w:hAnsi="Arial"/>
      <w:b/>
      <w:lang w:val="en-GB" w:eastAsia="en-US"/>
    </w:rPr>
  </w:style>
  <w:style w:type="paragraph" w:customStyle="1" w:styleId="NO">
    <w:name w:val="NO"/>
    <w:basedOn w:val="Normal"/>
    <w:rsid w:val="00BD59FB"/>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2Char">
    <w:name w:val="B2 Char"/>
    <w:link w:val="B2"/>
    <w:locked/>
    <w:rsid w:val="00A2637C"/>
    <w:rPr>
      <w:rFonts w:ascii="Arial" w:hAnsi="Arial"/>
      <w:lang w:val="en-GB" w:eastAsia="en-US"/>
    </w:rPr>
  </w:style>
  <w:style w:type="character" w:customStyle="1" w:styleId="B3Char">
    <w:name w:val="B3 Char"/>
    <w:link w:val="B3"/>
    <w:locked/>
    <w:rsid w:val="00F65831"/>
    <w:rPr>
      <w:rFonts w:ascii="Arial" w:hAnsi="Arial"/>
      <w:lang w:val="en-GB" w:eastAsia="en-US"/>
    </w:rPr>
  </w:style>
  <w:style w:type="character" w:customStyle="1" w:styleId="TACChar">
    <w:name w:val="TAC Char"/>
    <w:link w:val="TAC"/>
    <w:locked/>
    <w:rsid w:val="00C73CF8"/>
    <w:rPr>
      <w:rFonts w:ascii="Arial" w:hAnsi="Arial"/>
      <w:sz w:val="18"/>
      <w:lang w:val="en-GB" w:eastAsia="en-US"/>
    </w:rPr>
  </w:style>
  <w:style w:type="character" w:customStyle="1" w:styleId="TAHCar">
    <w:name w:val="TAH Car"/>
    <w:link w:val="TAH"/>
    <w:locked/>
    <w:rsid w:val="00C73CF8"/>
    <w:rPr>
      <w:rFonts w:ascii="Arial" w:hAnsi="Arial"/>
      <w:b/>
      <w:sz w:val="18"/>
      <w:lang w:val="en-GB" w:eastAsia="en-US"/>
    </w:rPr>
  </w:style>
  <w:style w:type="character" w:customStyle="1" w:styleId="THChar">
    <w:name w:val="TH Char"/>
    <w:link w:val="TH"/>
    <w:locked/>
    <w:rsid w:val="00C73CF8"/>
    <w:rPr>
      <w:rFonts w:ascii="Arial" w:hAnsi="Arial"/>
      <w:b/>
      <w:lang w:val="en-GB" w:eastAsia="en-US"/>
    </w:rPr>
  </w:style>
  <w:style w:type="character" w:customStyle="1" w:styleId="B4Char">
    <w:name w:val="B4 Char"/>
    <w:link w:val="B4"/>
    <w:locked/>
    <w:rsid w:val="00105401"/>
    <w:rPr>
      <w:rFonts w:ascii="Arial" w:hAnsi="Arial"/>
      <w:lang w:val="en-GB" w:eastAsia="en-US"/>
    </w:rPr>
  </w:style>
  <w:style w:type="character" w:customStyle="1" w:styleId="CRCoverPageZchn">
    <w:name w:val="CR Cover Page Zchn"/>
    <w:link w:val="CRCoverPage"/>
    <w:locked/>
    <w:rsid w:val="00533668"/>
    <w:rPr>
      <w:rFonts w:ascii="Arial" w:hAnsi="Arial"/>
      <w:lang w:val="en-GB" w:eastAsia="en-US"/>
    </w:rPr>
  </w:style>
  <w:style w:type="paragraph" w:styleId="NormalWeb">
    <w:name w:val="Normal (Web)"/>
    <w:basedOn w:val="Normal"/>
    <w:uiPriority w:val="99"/>
    <w:unhideWhenUsed/>
    <w:rsid w:val="008D44D0"/>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PL">
    <w:name w:val="PL"/>
    <w:link w:val="PLChar"/>
    <w:qFormat/>
    <w:rsid w:val="002D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locked/>
    <w:rsid w:val="002D00DD"/>
    <w:rPr>
      <w:rFonts w:ascii="Courier New" w:hAnsi="Courier New"/>
      <w:noProof/>
      <w:sz w:val="16"/>
      <w:shd w:val="clear" w:color="auto" w:fill="E6E6E6"/>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D77D9F"/>
    <w:rPr>
      <w:rFonts w:ascii="Calibri" w:eastAsia="Times New Roman" w:hAnsi="Calibri"/>
      <w:sz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064016">
      <w:marLeft w:val="0"/>
      <w:marRight w:val="0"/>
      <w:marTop w:val="0"/>
      <w:marBottom w:val="0"/>
      <w:divBdr>
        <w:top w:val="none" w:sz="0" w:space="0" w:color="auto"/>
        <w:left w:val="none" w:sz="0" w:space="0" w:color="auto"/>
        <w:bottom w:val="none" w:sz="0" w:space="0" w:color="auto"/>
        <w:right w:val="none" w:sz="0" w:space="0" w:color="auto"/>
      </w:divBdr>
    </w:div>
    <w:div w:id="940064017">
      <w:marLeft w:val="0"/>
      <w:marRight w:val="0"/>
      <w:marTop w:val="0"/>
      <w:marBottom w:val="0"/>
      <w:divBdr>
        <w:top w:val="none" w:sz="0" w:space="0" w:color="auto"/>
        <w:left w:val="none" w:sz="0" w:space="0" w:color="auto"/>
        <w:bottom w:val="none" w:sz="0" w:space="0" w:color="auto"/>
        <w:right w:val="none" w:sz="0" w:space="0" w:color="auto"/>
      </w:divBdr>
    </w:div>
    <w:div w:id="940064018">
      <w:marLeft w:val="0"/>
      <w:marRight w:val="0"/>
      <w:marTop w:val="0"/>
      <w:marBottom w:val="0"/>
      <w:divBdr>
        <w:top w:val="none" w:sz="0" w:space="0" w:color="auto"/>
        <w:left w:val="none" w:sz="0" w:space="0" w:color="auto"/>
        <w:bottom w:val="none" w:sz="0" w:space="0" w:color="auto"/>
        <w:right w:val="none" w:sz="0" w:space="0" w:color="auto"/>
      </w:divBdr>
    </w:div>
    <w:div w:id="940064019">
      <w:marLeft w:val="0"/>
      <w:marRight w:val="0"/>
      <w:marTop w:val="0"/>
      <w:marBottom w:val="0"/>
      <w:divBdr>
        <w:top w:val="none" w:sz="0" w:space="0" w:color="auto"/>
        <w:left w:val="none" w:sz="0" w:space="0" w:color="auto"/>
        <w:bottom w:val="none" w:sz="0" w:space="0" w:color="auto"/>
        <w:right w:val="none" w:sz="0" w:space="0" w:color="auto"/>
      </w:divBdr>
    </w:div>
    <w:div w:id="940064020">
      <w:marLeft w:val="0"/>
      <w:marRight w:val="0"/>
      <w:marTop w:val="0"/>
      <w:marBottom w:val="0"/>
      <w:divBdr>
        <w:top w:val="none" w:sz="0" w:space="0" w:color="auto"/>
        <w:left w:val="none" w:sz="0" w:space="0" w:color="auto"/>
        <w:bottom w:val="none" w:sz="0" w:space="0" w:color="auto"/>
        <w:right w:val="none" w:sz="0" w:space="0" w:color="auto"/>
      </w:divBdr>
    </w:div>
    <w:div w:id="940064021">
      <w:marLeft w:val="0"/>
      <w:marRight w:val="0"/>
      <w:marTop w:val="0"/>
      <w:marBottom w:val="0"/>
      <w:divBdr>
        <w:top w:val="none" w:sz="0" w:space="0" w:color="auto"/>
        <w:left w:val="none" w:sz="0" w:space="0" w:color="auto"/>
        <w:bottom w:val="none" w:sz="0" w:space="0" w:color="auto"/>
        <w:right w:val="none" w:sz="0" w:space="0" w:color="auto"/>
      </w:divBdr>
    </w:div>
    <w:div w:id="940064022">
      <w:marLeft w:val="0"/>
      <w:marRight w:val="0"/>
      <w:marTop w:val="0"/>
      <w:marBottom w:val="0"/>
      <w:divBdr>
        <w:top w:val="none" w:sz="0" w:space="0" w:color="auto"/>
        <w:left w:val="none" w:sz="0" w:space="0" w:color="auto"/>
        <w:bottom w:val="none" w:sz="0" w:space="0" w:color="auto"/>
        <w:right w:val="none" w:sz="0" w:space="0" w:color="auto"/>
      </w:divBdr>
    </w:div>
    <w:div w:id="940064023">
      <w:marLeft w:val="0"/>
      <w:marRight w:val="0"/>
      <w:marTop w:val="0"/>
      <w:marBottom w:val="0"/>
      <w:divBdr>
        <w:top w:val="none" w:sz="0" w:space="0" w:color="auto"/>
        <w:left w:val="none" w:sz="0" w:space="0" w:color="auto"/>
        <w:bottom w:val="none" w:sz="0" w:space="0" w:color="auto"/>
        <w:right w:val="none" w:sz="0" w:space="0" w:color="auto"/>
      </w:divBdr>
    </w:div>
    <w:div w:id="940064024">
      <w:marLeft w:val="0"/>
      <w:marRight w:val="0"/>
      <w:marTop w:val="0"/>
      <w:marBottom w:val="0"/>
      <w:divBdr>
        <w:top w:val="none" w:sz="0" w:space="0" w:color="auto"/>
        <w:left w:val="none" w:sz="0" w:space="0" w:color="auto"/>
        <w:bottom w:val="none" w:sz="0" w:space="0" w:color="auto"/>
        <w:right w:val="none" w:sz="0" w:space="0" w:color="auto"/>
      </w:divBdr>
    </w:div>
    <w:div w:id="94006402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89831-1381-409C-AC52-BE82681F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3</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Test of GoToWebinar</vt:lpstr>
    </vt:vector>
  </TitlesOfParts>
  <Company>Ericsson</Company>
  <LinksUpToDate>false</LinksUpToDate>
  <CharactersWithSpaces>7629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of GoToWebinar</dc:title>
  <dc:subject/>
  <dc:creator>Johan Johansson</dc:creator>
  <cp:keywords>MTK;MCC</cp:keywords>
  <dc:description/>
  <cp:lastModifiedBy>Johan Johansson</cp:lastModifiedBy>
  <cp:revision>4</cp:revision>
  <cp:lastPrinted>2008-01-31T07:09:00Z</cp:lastPrinted>
  <dcterms:created xsi:type="dcterms:W3CDTF">2020-02-07T17:26:00Z</dcterms:created>
  <dcterms:modified xsi:type="dcterms:W3CDTF">2020-02-21T10:38:00Z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2016-06-28T23:00:00Z</vt:filetime>
  </property>
</Properties>
</file>